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p14">
  <w:body>
    <w:p w:rsidR="00C0375D" w:rsidP="00DE2DFF" w:rsidRDefault="007E6293" w14:paraId="50C2C8D3" w14:textId="0573423D">
      <w:pPr>
        <w:pStyle w:val="Titre1"/>
      </w:pPr>
      <w:r w:rsidR="00DE2DFF">
        <w:rPr/>
        <w:t>Comment répondre a une consultation sur notre profil d’acheteur ?</w:t>
      </w:r>
    </w:p>
    <w:p w:rsidR="00D07161" w:rsidP="00D07161" w:rsidRDefault="00D07161" w14:paraId="2571ED06" w14:textId="1E9EBE32"/>
    <w:p w:rsidR="00D07161" w:rsidP="00161BC8" w:rsidRDefault="00D07161" w14:paraId="12CFC7D0" w14:textId="33E217F7">
      <w:pPr>
        <w:shd w:val="clear" w:color="auto" w:fill="FFFFCC"/>
      </w:pPr>
      <w:r>
        <w:t>En cas de difficultés</w:t>
      </w:r>
      <w:r w:rsidR="00161BC8">
        <w:t xml:space="preserve"> sur notre profil d’acheteur</w:t>
      </w:r>
      <w:r>
        <w:t xml:space="preserve">, il est recommandé de </w:t>
      </w:r>
      <w:r w:rsidRPr="00161BC8">
        <w:rPr>
          <w:b/>
          <w:bCs/>
        </w:rPr>
        <w:t>solliciter l’assistance en ligne</w:t>
      </w:r>
      <w:r>
        <w:t xml:space="preserve"> afin de déclarer officiellement votre problème et d’en avoir une traçabilité</w:t>
      </w:r>
      <w:r w:rsidR="00161BC8">
        <w:t>.</w:t>
      </w:r>
    </w:p>
    <w:p w:rsidRPr="00D07161" w:rsidR="00D07161" w:rsidP="00D07161" w:rsidRDefault="00D07161" w14:paraId="1FD9224F" w14:textId="77777777"/>
    <w:p w:rsidRPr="00C0375D" w:rsidR="000F0124" w:rsidP="00DE2DFF" w:rsidRDefault="00DE2DFF" w14:paraId="5B9F39E4" w14:textId="35FD91C3">
      <w:pPr>
        <w:pStyle w:val="Titre2"/>
      </w:pPr>
      <w:r>
        <w:t xml:space="preserve">Atexo : </w:t>
      </w:r>
      <w:r w:rsidR="00196D98">
        <w:t xml:space="preserve">NOTRE </w:t>
      </w:r>
      <w:r>
        <w:t>profil d’acheteur</w:t>
      </w:r>
    </w:p>
    <w:p w:rsidR="00DE2DFF" w:rsidP="00DE2DFF" w:rsidRDefault="00DE2DFF" w14:paraId="2942A639" w14:textId="7AA7C12B">
      <w:r w:rsidRPr="002D68F4">
        <w:t>Nantes Métropole, la Mairie de Nantes et le CCAS ont choisi la solution Atexo</w:t>
      </w:r>
      <w:r w:rsidR="00161BC8">
        <w:t xml:space="preserve"> comme profil d’acheteur</w:t>
      </w:r>
      <w:r>
        <w:t xml:space="preserve"> pour publier leurs consultations</w:t>
      </w:r>
      <w:r w:rsidR="00161BC8">
        <w:t>.</w:t>
      </w:r>
    </w:p>
    <w:p w:rsidR="00604279" w:rsidP="00DE2DFF" w:rsidRDefault="00161BC8" w14:paraId="16A4E9ED" w14:textId="5CC3DD3C">
      <w:pPr>
        <w:rPr>
          <w:rStyle w:val="Lienhypertexte"/>
        </w:rPr>
      </w:pPr>
      <w:r>
        <w:t>Pour accéder à cette plateforme, cliquer sur le l</w:t>
      </w:r>
      <w:r w:rsidR="00DE2DFF">
        <w:t xml:space="preserve">ien : </w:t>
      </w:r>
      <w:hyperlink w:history="1" r:id="rId7">
        <w:r w:rsidR="00DE2DFF">
          <w:rPr>
            <w:rStyle w:val="Lienhypertexte"/>
          </w:rPr>
          <w:t>Portail des marchés publics</w:t>
        </w:r>
      </w:hyperlink>
    </w:p>
    <w:p w:rsidR="00161BC8" w:rsidP="00604279" w:rsidRDefault="00604279" w14:paraId="3EDC3174" w14:textId="24F22F8C">
      <w:r>
        <w:t xml:space="preserve">Le bouton </w:t>
      </w:r>
      <w:r w:rsidRPr="00604279">
        <w:rPr>
          <w:noProof/>
        </w:rPr>
        <w:drawing>
          <wp:inline distT="0" distB="0" distL="0" distR="0" wp14:anchorId="20E4FDCB" wp14:editId="3F3EA5A6">
            <wp:extent cx="844386" cy="305937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54228" cy="3095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présent en haut à droite de l’écran vous permet de vous connecter avec votre compte ou de vous inscrire le cas échéant</w:t>
      </w:r>
      <w:r w:rsidR="00161BC8">
        <w:t>. Dans tous les cas, un compte sera nécessaire pour déposer votre offre.</w:t>
      </w:r>
    </w:p>
    <w:p w:rsidR="00161BC8" w:rsidP="00161BC8" w:rsidRDefault="00161BC8" w14:paraId="58BF58B2" w14:textId="203DCEE3">
      <w:pPr>
        <w:shd w:val="clear" w:color="auto" w:fill="FFFFCC"/>
      </w:pPr>
      <w:r>
        <w:t>Si vous n’avez pas encore de compte entreprise sur la plateforme Atexo, commencez par cette démarche.</w:t>
      </w:r>
    </w:p>
    <w:p w:rsidR="00161BC8" w:rsidP="00604279" w:rsidRDefault="00161BC8" w14:paraId="7A16D57D" w14:textId="77777777"/>
    <w:p w:rsidR="00604279" w:rsidP="00604279" w:rsidRDefault="00604279" w14:paraId="546074A7" w14:textId="6D6693F6">
      <w:pPr>
        <w:pStyle w:val="Titre2"/>
      </w:pPr>
      <w:r>
        <w:t>Rechercher une consu</w:t>
      </w:r>
      <w:r w:rsidR="0014458F">
        <w:t>l</w:t>
      </w:r>
      <w:r>
        <w:t>tation</w:t>
      </w:r>
    </w:p>
    <w:p w:rsidR="00502DF2" w:rsidP="00502DF2" w:rsidRDefault="00502DF2" w14:paraId="22FE93C8" w14:textId="77777777"/>
    <w:p w:rsidR="00502DF2" w:rsidP="00161BC8" w:rsidRDefault="00502DF2" w14:paraId="6DAFF567" w14:textId="2BC79461">
      <w:pPr>
        <w:jc w:val="center"/>
      </w:pPr>
      <w:r w:rsidRPr="00502DF2">
        <w:rPr>
          <w:noProof/>
        </w:rPr>
        <w:drawing>
          <wp:inline distT="0" distB="0" distL="0" distR="0" wp14:anchorId="22941D30" wp14:editId="27308D03">
            <wp:extent cx="2240474" cy="1607959"/>
            <wp:effectExtent l="0" t="0" r="762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40474" cy="16079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2DF2" w:rsidP="00502DF2" w:rsidRDefault="00502DF2" w14:paraId="580436E3" w14:textId="3B75BCD6">
      <w:r>
        <w:t xml:space="preserve">En </w:t>
      </w:r>
      <w:r w:rsidR="00161BC8">
        <w:t>cliquant sur</w:t>
      </w:r>
      <w:r>
        <w:t xml:space="preserve"> </w:t>
      </w:r>
      <w:r w:rsidRPr="0014458F">
        <w:rPr>
          <w:b/>
          <w:bCs/>
        </w:rPr>
        <w:t>le menu Annonces</w:t>
      </w:r>
      <w:r>
        <w:t>, vous pourrez :</w:t>
      </w:r>
    </w:p>
    <w:p w:rsidR="00502DF2" w:rsidP="00502DF2" w:rsidRDefault="00502DF2" w14:paraId="64DD7A7E" w14:textId="04FB14B8">
      <w:pPr>
        <w:pStyle w:val="Paragraphedeliste"/>
        <w:numPr>
          <w:ilvl w:val="0"/>
          <w:numId w:val="12"/>
        </w:numPr>
      </w:pPr>
      <w:r w:rsidRPr="00161BC8">
        <w:rPr>
          <w:b/>
          <w:bCs/>
        </w:rPr>
        <w:t>Voir toutes les consultations</w:t>
      </w:r>
      <w:r>
        <w:t> ; par défaut, celles-ci sont triées par date limite de remise des plis</w:t>
      </w:r>
    </w:p>
    <w:p w:rsidR="00502DF2" w:rsidP="00502DF2" w:rsidRDefault="00502DF2" w14:paraId="2F568F6A" w14:textId="59EBBE84">
      <w:pPr>
        <w:pStyle w:val="Paragraphedeliste"/>
        <w:numPr>
          <w:ilvl w:val="0"/>
          <w:numId w:val="12"/>
        </w:numPr>
      </w:pPr>
      <w:r>
        <w:t>Faire une recherche avancée, par exemple par mot clé ou code CPV</w:t>
      </w:r>
    </w:p>
    <w:p w:rsidR="0014458F" w:rsidP="0014458F" w:rsidRDefault="00502DF2" w14:paraId="45E71E50" w14:textId="5B90FCDE">
      <w:pPr>
        <w:pStyle w:val="Paragraphedeliste"/>
        <w:numPr>
          <w:ilvl w:val="0"/>
          <w:numId w:val="12"/>
        </w:numPr>
      </w:pPr>
      <w:r w:rsidRPr="00161BC8">
        <w:rPr>
          <w:b/>
          <w:bCs/>
        </w:rPr>
        <w:t>Faire une recherche de procédure restreinte</w:t>
      </w:r>
      <w:r>
        <w:t xml:space="preserve"> si vous avez été invités sur celle-ci. Les informations à saisir seront inscrite</w:t>
      </w:r>
      <w:r w:rsidR="00161BC8">
        <w:t>s</w:t>
      </w:r>
      <w:r>
        <w:t xml:space="preserve"> dans le message</w:t>
      </w:r>
      <w:r w:rsidR="00161BC8">
        <w:t xml:space="preserve"> d’invitation à concourir</w:t>
      </w:r>
      <w:r>
        <w:t xml:space="preserve"> que vous aurez reçu en amont</w:t>
      </w:r>
      <w:r w:rsidR="00161BC8">
        <w:t>.</w:t>
      </w:r>
    </w:p>
    <w:p w:rsidR="00196D98" w:rsidP="0014458F" w:rsidRDefault="00196D98" w14:paraId="4BBAFDBA" w14:textId="20E8737D">
      <w:r>
        <w:t xml:space="preserve">Une fois la consultation trouvée, cliquez sur </w:t>
      </w:r>
      <w:r w:rsidRPr="00502DF2">
        <w:rPr>
          <w:noProof/>
        </w:rPr>
        <w:drawing>
          <wp:inline distT="0" distB="0" distL="0" distR="0" wp14:anchorId="60A48FED" wp14:editId="243268FE">
            <wp:extent cx="320068" cy="251482"/>
            <wp:effectExtent l="0" t="0" r="3810" b="0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0068" cy="2514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pour accéder aux éléments principaux de la consultation</w:t>
      </w:r>
    </w:p>
    <w:p w:rsidR="00196D98" w:rsidP="0014458F" w:rsidRDefault="00196D98" w14:paraId="45A9756B" w14:textId="661447ED">
      <w:r w:rsidRPr="00196D98">
        <w:rPr>
          <w:noProof/>
        </w:rPr>
        <w:drawing>
          <wp:inline distT="0" distB="0" distL="0" distR="0" wp14:anchorId="07F0AE33" wp14:editId="7D7C740A">
            <wp:extent cx="5836285" cy="1250950"/>
            <wp:effectExtent l="152400" t="152400" r="354965" b="368300"/>
            <wp:docPr id="19" name="Imag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836285" cy="12509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502DF2" w:rsidP="00196D98" w:rsidRDefault="00196D98" w14:paraId="2AF3BE7C" w14:textId="023D0A27">
      <w:pPr>
        <w:pStyle w:val="Titre2"/>
      </w:pPr>
      <w:r>
        <w:t>Les Principales actions sur une consultation</w:t>
      </w:r>
    </w:p>
    <w:p w:rsidR="00B4702B" w:rsidP="00502DF2" w:rsidRDefault="00196D98" w14:paraId="2EA73C82" w14:textId="7EDAA251">
      <w:r w:rsidRPr="00196D98">
        <w:rPr>
          <w:noProof/>
        </w:rPr>
        <w:drawing>
          <wp:inline distT="0" distB="0" distL="0" distR="0" wp14:anchorId="2491EC79" wp14:editId="01233296">
            <wp:extent cx="5836285" cy="2281555"/>
            <wp:effectExtent l="152400" t="152400" r="354965" b="366395"/>
            <wp:docPr id="20" name="Imag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836285" cy="228155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D07161" w:rsidP="00196D98" w:rsidRDefault="00D07161" w14:paraId="0AA24A35" w14:textId="1715E802">
      <w:pPr>
        <w:pStyle w:val="Paragraphedeliste"/>
        <w:numPr>
          <w:ilvl w:val="0"/>
          <w:numId w:val="13"/>
        </w:numPr>
      </w:pPr>
      <w:r w:rsidRPr="00196D98">
        <w:rPr>
          <w:b/>
          <w:bCs/>
        </w:rPr>
        <w:t>L’onglet Publicité/Téléchargement</w:t>
      </w:r>
      <w:r>
        <w:t xml:space="preserve"> vous permettra de télécharger les pièces de la consultation</w:t>
      </w:r>
      <w:r w:rsidR="00196D98">
        <w:t xml:space="preserve"> (RC, DCE).</w:t>
      </w:r>
    </w:p>
    <w:p w:rsidR="00502DF2" w:rsidP="00196D98" w:rsidRDefault="00D07161" w14:paraId="6EBF2DEA" w14:textId="3E726041">
      <w:pPr>
        <w:pStyle w:val="Paragraphedeliste"/>
        <w:numPr>
          <w:ilvl w:val="0"/>
          <w:numId w:val="13"/>
        </w:numPr>
      </w:pPr>
      <w:r w:rsidRPr="00196D98">
        <w:rPr>
          <w:b/>
          <w:bCs/>
        </w:rPr>
        <w:t>L’onglet Question</w:t>
      </w:r>
      <w:r>
        <w:t xml:space="preserve"> vous permet de poser une question au sujet de la consultation. </w:t>
      </w:r>
    </w:p>
    <w:p w:rsidR="00D07161" w:rsidP="00196D98" w:rsidRDefault="00D07161" w14:paraId="3F800E17" w14:textId="5CC28E5C">
      <w:pPr>
        <w:pStyle w:val="Paragraphedeliste"/>
        <w:numPr>
          <w:ilvl w:val="0"/>
          <w:numId w:val="13"/>
        </w:numPr>
      </w:pPr>
      <w:r w:rsidRPr="00196D98">
        <w:rPr>
          <w:b/>
          <w:bCs/>
        </w:rPr>
        <w:t>L’onglet Dépôt</w:t>
      </w:r>
      <w:r>
        <w:t xml:space="preserve"> vous permettra de répondre à la consultation et déposer vos plis</w:t>
      </w:r>
      <w:r w:rsidR="002A7D84">
        <w:t xml:space="preserve"> avant la date limite de remise des offres</w:t>
      </w:r>
    </w:p>
    <w:p w:rsidRPr="00502DF2" w:rsidR="00D87E81" w:rsidP="00196D98" w:rsidRDefault="00D87E81" w14:paraId="2EDC4CF8" w14:textId="661EE47F">
      <w:pPr>
        <w:pStyle w:val="Paragraphedeliste"/>
        <w:numPr>
          <w:ilvl w:val="0"/>
          <w:numId w:val="13"/>
        </w:numPr>
      </w:pPr>
      <w:r w:rsidRPr="00196D98">
        <w:rPr>
          <w:b/>
          <w:bCs/>
        </w:rPr>
        <w:t>L’onglet Messagerie sécurisée</w:t>
      </w:r>
      <w:r>
        <w:t xml:space="preserve"> vous permettra d’accéder aux réponses à vos questions posées</w:t>
      </w:r>
      <w:r w:rsidR="00196D98">
        <w:t>.</w:t>
      </w:r>
    </w:p>
    <w:p w:rsidR="001C03ED" w:rsidP="00DE2DFF" w:rsidRDefault="001C03ED" w14:paraId="71227439" w14:textId="77777777"/>
    <w:p w:rsidR="000F0124" w:rsidP="00DE2DFF" w:rsidRDefault="00DE2DFF" w14:paraId="067CC79C" w14:textId="2C29AD40">
      <w:pPr>
        <w:pStyle w:val="Titre2"/>
      </w:pPr>
      <w:r>
        <w:t>Le TOP 5 des choses à savoir</w:t>
      </w:r>
    </w:p>
    <w:p w:rsidRPr="00161BC8" w:rsidR="00E85967" w:rsidP="00E85967" w:rsidRDefault="001C03ED" w14:paraId="35A80FF0" w14:textId="1E95E849">
      <w:pPr>
        <w:pStyle w:val="Paragraphedeliste"/>
        <w:numPr>
          <w:ilvl w:val="0"/>
          <w:numId w:val="10"/>
        </w:numPr>
        <w:rPr>
          <w:b/>
          <w:bCs/>
        </w:rPr>
      </w:pPr>
      <w:r w:rsidRPr="00E85967">
        <w:rPr>
          <w:b/>
          <w:bCs/>
        </w:rPr>
        <w:t xml:space="preserve">L’importance </w:t>
      </w:r>
      <w:r w:rsidRPr="00E85967" w:rsidR="00E85967">
        <w:rPr>
          <w:b/>
          <w:bCs/>
        </w:rPr>
        <w:t>d’avoir</w:t>
      </w:r>
      <w:r w:rsidRPr="00E85967">
        <w:rPr>
          <w:b/>
          <w:bCs/>
        </w:rPr>
        <w:t xml:space="preserve"> un compte entreprise</w:t>
      </w:r>
      <w:r w:rsidRPr="00E85967" w:rsidR="00E85967">
        <w:rPr>
          <w:b/>
          <w:bCs/>
        </w:rPr>
        <w:t xml:space="preserve"> avec des informations à jour.</w:t>
      </w:r>
    </w:p>
    <w:p w:rsidR="00196D98" w:rsidP="00E85967" w:rsidRDefault="00E85967" w14:paraId="67192712" w14:textId="4AFCB8F4">
      <w:r>
        <w:t>Je pense à vérifier les coordonnées sur mon compte (notamment mes adresses mails) car cela sera utilisé pour les correspondances avec la collectivité.</w:t>
      </w:r>
    </w:p>
    <w:p w:rsidR="00E85967" w:rsidP="00196D98" w:rsidRDefault="00E85967" w14:paraId="3904CCDE" w14:textId="47F166A2">
      <w:pPr>
        <w:shd w:val="clear" w:color="auto" w:fill="FFFFCC"/>
      </w:pPr>
      <w:r w:rsidRPr="00E85967">
        <w:rPr>
          <w:b/>
          <w:bCs/>
        </w:rPr>
        <w:t>Remarque :</w:t>
      </w:r>
      <w:r>
        <w:t xml:space="preserve"> Le </w:t>
      </w:r>
      <w:r w:rsidRPr="00E85967">
        <w:rPr>
          <w:b/>
          <w:bCs/>
        </w:rPr>
        <w:t>téléchargement</w:t>
      </w:r>
      <w:r>
        <w:t xml:space="preserve"> </w:t>
      </w:r>
      <w:r w:rsidRPr="00E85967">
        <w:rPr>
          <w:b/>
          <w:bCs/>
        </w:rPr>
        <w:t>anonyme</w:t>
      </w:r>
      <w:r>
        <w:t xml:space="preserve"> du DCE vous empêchera de recevoir les informations sur les modifications ultérieures. Il est donc utile de se connecter sur son compte entreprise pour télécharger le DCE.</w:t>
      </w:r>
    </w:p>
    <w:p w:rsidR="00E85967" w:rsidP="00E85967" w:rsidRDefault="00E85967" w14:paraId="4A0F932A" w14:textId="77777777"/>
    <w:p w:rsidRPr="00E85967" w:rsidR="001C03ED" w:rsidP="001C03ED" w:rsidRDefault="001C03ED" w14:paraId="16655230" w14:textId="6373CE17">
      <w:pPr>
        <w:pStyle w:val="Paragraphedeliste"/>
        <w:numPr>
          <w:ilvl w:val="0"/>
          <w:numId w:val="10"/>
        </w:numPr>
        <w:rPr>
          <w:b/>
          <w:bCs/>
        </w:rPr>
      </w:pPr>
      <w:r w:rsidRPr="00E85967">
        <w:rPr>
          <w:b/>
          <w:bCs/>
        </w:rPr>
        <w:t>Vérifier si tout est ok techniquement.</w:t>
      </w:r>
    </w:p>
    <w:p w:rsidR="00E85967" w:rsidP="00E85967" w:rsidRDefault="00E85967" w14:paraId="288AAB2E" w14:textId="1A149CD0">
      <w:r>
        <w:t>S’il s’agit d’une première utilisation, nous vous invitons à effectuer les vérifications préalables sur Atexo, afin d’éviter toute mauvaise surprise lors du dépôt de votre offre.</w:t>
      </w:r>
    </w:p>
    <w:p w:rsidR="00E85967" w:rsidP="00E85967" w:rsidRDefault="00E85967" w14:paraId="23D0A172" w14:textId="77777777"/>
    <w:p w:rsidR="001C03ED" w:rsidP="001C03ED" w:rsidRDefault="001C03ED" w14:paraId="15E1ABB1" w14:textId="15CE49A4">
      <w:pPr>
        <w:pStyle w:val="Paragraphedeliste"/>
        <w:numPr>
          <w:ilvl w:val="0"/>
          <w:numId w:val="10"/>
        </w:numPr>
        <w:rPr>
          <w:b/>
          <w:bCs/>
        </w:rPr>
      </w:pPr>
      <w:r w:rsidRPr="00E85967">
        <w:rPr>
          <w:b/>
          <w:bCs/>
        </w:rPr>
        <w:t>Guides en ligne et outils à disposition</w:t>
      </w:r>
    </w:p>
    <w:p w:rsidR="00E85967" w:rsidP="00E85967" w:rsidRDefault="00E85967" w14:paraId="25EBC709" w14:textId="23A9DF3A">
      <w:r>
        <w:t>Atexo vous propose des guides pratiques pour vous accompagner dans les manipulations.</w:t>
      </w:r>
    </w:p>
    <w:p w:rsidR="00E85967" w:rsidP="00E85967" w:rsidRDefault="00E85967" w14:paraId="46E57E66" w14:textId="44EAF23F">
      <w:r>
        <w:t xml:space="preserve">Il y a également un </w:t>
      </w:r>
      <w:proofErr w:type="spellStart"/>
      <w:r>
        <w:rPr>
          <w:i/>
          <w:iCs/>
        </w:rPr>
        <w:t>chatbot</w:t>
      </w:r>
      <w:proofErr w:type="spellEnd"/>
      <w:r>
        <w:t xml:space="preserve"> qui permet de poser directement des questions et d’obtenir des réponses en ligne.</w:t>
      </w:r>
    </w:p>
    <w:p w:rsidR="00E85967" w:rsidP="00E85967" w:rsidRDefault="00E85967" w14:paraId="045C3C86" w14:textId="7EBBA3A5">
      <w:r>
        <w:t>Enfin, des outils tels que 7zip sont mis à votre disposition si vous ne disposez pas d’outils bureautiques nécessaires à la manipulation de fichiers bureautiques (tels que les fichiers zip par exemple).</w:t>
      </w:r>
    </w:p>
    <w:p w:rsidRPr="00E85967" w:rsidR="00E85967" w:rsidP="00E85967" w:rsidRDefault="00E85967" w14:paraId="7F81DBDC" w14:textId="77777777"/>
    <w:p w:rsidR="001C03ED" w:rsidP="00DE2DFF" w:rsidRDefault="001C03ED" w14:paraId="5E5A01AA" w14:textId="33DC8EEB">
      <w:pPr>
        <w:pStyle w:val="Paragraphedeliste"/>
        <w:numPr>
          <w:ilvl w:val="0"/>
          <w:numId w:val="10"/>
        </w:numPr>
        <w:rPr>
          <w:b/>
          <w:bCs/>
        </w:rPr>
      </w:pPr>
      <w:r w:rsidRPr="00E85967">
        <w:rPr>
          <w:b/>
          <w:bCs/>
        </w:rPr>
        <w:t>Tout se fait en ligne (questions, offres)</w:t>
      </w:r>
    </w:p>
    <w:p w:rsidR="00E85967" w:rsidP="00E85967" w:rsidRDefault="00E85967" w14:paraId="2F639AEC" w14:textId="226B3A3B">
      <w:r>
        <w:t>Toutes vos démarches devront être effectuées par le biais de la plateforme, notamment :</w:t>
      </w:r>
    </w:p>
    <w:p w:rsidR="00E85967" w:rsidP="00E85967" w:rsidRDefault="00E85967" w14:paraId="749EDDD0" w14:textId="14EEED25">
      <w:pPr>
        <w:pStyle w:val="Paragraphedeliste"/>
        <w:numPr>
          <w:ilvl w:val="0"/>
          <w:numId w:val="11"/>
        </w:numPr>
      </w:pPr>
      <w:r>
        <w:t>Télécharger les documents de la consultation</w:t>
      </w:r>
    </w:p>
    <w:p w:rsidR="00E85967" w:rsidP="00E85967" w:rsidRDefault="00E85967" w14:paraId="2D0C5C6A" w14:textId="3FDB0FAF">
      <w:pPr>
        <w:pStyle w:val="Paragraphedeliste"/>
        <w:numPr>
          <w:ilvl w:val="0"/>
          <w:numId w:val="11"/>
        </w:numPr>
      </w:pPr>
      <w:r>
        <w:t>Poser vos questions à la collectivité (et récupérer les réponses).</w:t>
      </w:r>
    </w:p>
    <w:p w:rsidRPr="00E85967" w:rsidR="00E85967" w:rsidP="00E85967" w:rsidRDefault="00E85967" w14:paraId="51F58091" w14:textId="126915F8">
      <w:pPr>
        <w:pStyle w:val="Paragraphedeliste"/>
        <w:numPr>
          <w:ilvl w:val="0"/>
          <w:numId w:val="11"/>
        </w:numPr>
      </w:pPr>
      <w:r>
        <w:t>Déposer votre offre. Vos documents de réponse seront au format électronique et devront être déposés en ligne.</w:t>
      </w:r>
    </w:p>
    <w:p w:rsidR="00E85967" w:rsidP="00E85967" w:rsidRDefault="00E85967" w14:paraId="767609B8" w14:textId="77777777"/>
    <w:p w:rsidR="00DE2DFF" w:rsidP="00DE2DFF" w:rsidRDefault="00DE2DFF" w14:paraId="4D1EBBA3" w14:textId="5C4284A3">
      <w:pPr>
        <w:pStyle w:val="Titre2"/>
      </w:pPr>
      <w:r>
        <w:t>Que faire en cas de difficultés ?</w:t>
      </w:r>
    </w:p>
    <w:p w:rsidR="00DE2DFF" w:rsidP="00DE2DFF" w:rsidRDefault="00DE2DFF" w14:paraId="7EE74A7C" w14:textId="74E2DA9E">
      <w:pPr>
        <w:pStyle w:val="Titre3"/>
      </w:pPr>
      <w:r>
        <w:t>Une assistance en ligne</w:t>
      </w:r>
    </w:p>
    <w:tbl>
      <w:tblPr>
        <w:tblStyle w:val="Grilledutableau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590"/>
        <w:gridCol w:w="4591"/>
      </w:tblGrid>
      <w:tr w:rsidR="001C03ED" w:rsidTr="001C03ED" w14:paraId="545FB613" w14:textId="77777777">
        <w:tc>
          <w:tcPr>
            <w:tcW w:w="4590" w:type="dxa"/>
            <w:vAlign w:val="center"/>
          </w:tcPr>
          <w:p w:rsidRPr="000D7AEB" w:rsidR="001C03ED" w:rsidP="001C03ED" w:rsidRDefault="001C03ED" w14:paraId="46CA30F4" w14:textId="03AF1F52">
            <w:pPr>
              <w:jc w:val="center"/>
            </w:pPr>
            <w:r>
              <w:t>L’assistance en ligne est accessible via le bouton en bas à droite de l’écran.</w:t>
            </w:r>
          </w:p>
          <w:p w:rsidR="001C03ED" w:rsidP="001C03ED" w:rsidRDefault="001C03ED" w14:paraId="2DA7574C" w14:textId="3E8A0523">
            <w:pPr>
              <w:jc w:val="center"/>
            </w:pPr>
            <w:r w:rsidRPr="008B446D">
              <w:rPr>
                <w:noProof/>
              </w:rPr>
              <w:drawing>
                <wp:inline distT="0" distB="0" distL="0" distR="0" wp14:anchorId="4FF3E2BC" wp14:editId="5A4E2A06">
                  <wp:extent cx="383974" cy="3683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2770" cy="3767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91" w:type="dxa"/>
            <w:vAlign w:val="center"/>
          </w:tcPr>
          <w:p w:rsidR="001C03ED" w:rsidP="001C03ED" w:rsidRDefault="001C03ED" w14:paraId="07CCBC47" w14:textId="76D8DF46">
            <w:pPr>
              <w:jc w:val="center"/>
            </w:pPr>
            <w:r w:rsidRPr="000D7AEB">
              <w:rPr>
                <w:noProof/>
              </w:rPr>
              <w:drawing>
                <wp:inline distT="0" distB="0" distL="0" distR="0" wp14:anchorId="78FA819A" wp14:editId="3D4AF6D8">
                  <wp:extent cx="1403678" cy="1790700"/>
                  <wp:effectExtent l="0" t="0" r="635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6295" cy="17940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Pr="000D7AEB" w:rsidR="000D7AEB" w:rsidP="000D7AEB" w:rsidRDefault="000D7AEB" w14:paraId="5A36E345" w14:textId="043DA47C"/>
    <w:p w:rsidR="00DE2DFF" w:rsidP="000D7AEB" w:rsidRDefault="000D7AEB" w14:paraId="094C052A" w14:textId="0F2789AA">
      <w:pPr>
        <w:pStyle w:val="Titre4"/>
        <w:numPr>
          <w:ilvl w:val="0"/>
          <w:numId w:val="7"/>
        </w:numPr>
      </w:pPr>
      <w:r>
        <w:t xml:space="preserve">Utiliser le </w:t>
      </w:r>
      <w:r>
        <w:rPr>
          <w:i/>
          <w:iCs/>
        </w:rPr>
        <w:t>chatbot</w:t>
      </w:r>
      <w:r>
        <w:t xml:space="preserve"> pour trouver des reponses rapidement</w:t>
      </w:r>
    </w:p>
    <w:p w:rsidR="000D7AEB" w:rsidP="000D7AEB" w:rsidRDefault="000D7AEB" w14:paraId="2D0CF382" w14:textId="507D1DF0">
      <w:r w:rsidRPr="008B446D">
        <w:t xml:space="preserve">Le </w:t>
      </w:r>
      <w:proofErr w:type="spellStart"/>
      <w:r w:rsidRPr="008B446D">
        <w:t>chatbot</w:t>
      </w:r>
      <w:proofErr w:type="spellEnd"/>
      <w:r w:rsidRPr="008B446D">
        <w:t xml:space="preserve"> permet de poser </w:t>
      </w:r>
      <w:r>
        <w:t>ma</w:t>
      </w:r>
      <w:r w:rsidRPr="008B446D">
        <w:t xml:space="preserve"> question et </w:t>
      </w:r>
      <w:r>
        <w:t>d’obtenir rapidement une réponse.</w:t>
      </w:r>
    </w:p>
    <w:p w:rsidR="000D7AEB" w:rsidP="000D7AEB" w:rsidRDefault="000D7AEB" w14:paraId="3DF51B63" w14:textId="35D317A7">
      <w:pPr>
        <w:jc w:val="center"/>
      </w:pPr>
    </w:p>
    <w:p w:rsidRPr="007E6293" w:rsidR="000D7AEB" w:rsidP="00A702C8" w:rsidRDefault="007E6293" w14:paraId="63D89CDA" w14:textId="45427EED">
      <w:pPr>
        <w:pStyle w:val="Titre4"/>
        <w:numPr>
          <w:ilvl w:val="0"/>
          <w:numId w:val="7"/>
        </w:numPr>
        <w:rPr>
          <w:b/>
          <w:bCs/>
        </w:rPr>
      </w:pPr>
      <w:r w:rsidRPr="007E6293">
        <w:rPr>
          <w:b/>
          <w:bCs/>
        </w:rPr>
        <w:t>Déclarer votre problème via un ticket incid</w:t>
      </w:r>
      <w:r w:rsidR="00A5274B">
        <w:rPr>
          <w:b/>
          <w:bCs/>
        </w:rPr>
        <w:t>ENT.</w:t>
      </w:r>
    </w:p>
    <w:p w:rsidR="000D7AEB" w:rsidP="000D7AEB" w:rsidRDefault="000D7AEB" w14:paraId="6CA0A501" w14:textId="05D22790">
      <w:pPr>
        <w:rPr>
          <w:noProof/>
        </w:rPr>
      </w:pPr>
      <w:r>
        <w:rPr>
          <w:noProof/>
        </w:rPr>
        <w:t>Je peux utiliser l’assistance en ligne pour consulter la foire aux questions sur les thématiques courantes et également solliciter directement l’assistance Atexo afin de signaler mon problème.</w:t>
      </w:r>
    </w:p>
    <w:p w:rsidR="000D7AEB" w:rsidP="000D7AEB" w:rsidRDefault="000D7AEB" w14:paraId="6A447050" w14:textId="031ECF4F">
      <w:pPr>
        <w:jc w:val="center"/>
        <w:rPr>
          <w:noProof/>
        </w:rPr>
      </w:pPr>
      <w:r w:rsidRPr="000D7AEB">
        <w:rPr>
          <w:noProof/>
        </w:rPr>
        <w:drawing>
          <wp:inline distT="0" distB="0" distL="0" distR="0" wp14:anchorId="3E31C623" wp14:editId="6572E096">
            <wp:extent cx="5569585" cy="1588886"/>
            <wp:effectExtent l="152400" t="152400" r="354965" b="354330"/>
            <wp:docPr id="17" name="Imag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577413" cy="1591119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0D7AEB" w:rsidP="000D7AEB" w:rsidRDefault="000D7AEB" w14:paraId="5003C3FE" w14:textId="365E1754">
      <w:pPr>
        <w:rPr>
          <w:noProof/>
        </w:rPr>
      </w:pPr>
      <w:r>
        <w:rPr>
          <w:noProof/>
        </w:rPr>
        <w:t>En cas de difficultés vous empêchant de déposer votre offre, il est</w:t>
      </w:r>
      <w:r w:rsidR="001C03ED">
        <w:rPr>
          <w:noProof/>
        </w:rPr>
        <w:t xml:space="preserve"> </w:t>
      </w:r>
      <w:r>
        <w:rPr>
          <w:noProof/>
        </w:rPr>
        <w:t xml:space="preserve">recommandé de solliciter l’assistance en ligne afin de </w:t>
      </w:r>
      <w:r w:rsidR="001C03ED">
        <w:rPr>
          <w:noProof/>
        </w:rPr>
        <w:t>déclarer officiellement votre problème et d’en avoir une traçabilité.</w:t>
      </w:r>
    </w:p>
    <w:p w:rsidRPr="000D7AEB" w:rsidR="000D7AEB" w:rsidP="000D7AEB" w:rsidRDefault="001C03ED" w14:paraId="5875B0C4" w14:textId="71A7B295">
      <w:pPr>
        <w:pStyle w:val="Paragraphedeliste"/>
        <w:numPr>
          <w:ilvl w:val="0"/>
          <w:numId w:val="9"/>
        </w:numPr>
      </w:pPr>
      <w:r>
        <w:t xml:space="preserve">Je remplis le formulaire avec un </w:t>
      </w:r>
      <w:r w:rsidRPr="001C03ED">
        <w:rPr>
          <w:b/>
          <w:bCs/>
        </w:rPr>
        <w:t>descriptif du problème</w:t>
      </w:r>
      <w:r>
        <w:t xml:space="preserve"> rencontré et si possible des </w:t>
      </w:r>
      <w:r w:rsidRPr="001C03ED">
        <w:rPr>
          <w:b/>
          <w:bCs/>
        </w:rPr>
        <w:t>copie</w:t>
      </w:r>
      <w:r>
        <w:rPr>
          <w:b/>
          <w:bCs/>
        </w:rPr>
        <w:t>s</w:t>
      </w:r>
      <w:r w:rsidRPr="001C03ED">
        <w:rPr>
          <w:b/>
          <w:bCs/>
        </w:rPr>
        <w:t xml:space="preserve"> d’écran</w:t>
      </w:r>
      <w:r>
        <w:t xml:space="preserve"> que je joins à ce formulaire</w:t>
      </w:r>
    </w:p>
    <w:p w:rsidRPr="00DE2DFF" w:rsidR="00DE2DFF" w:rsidP="00DE2DFF" w:rsidRDefault="00DE2DFF" w14:paraId="191AEE63" w14:textId="77777777"/>
    <w:p w:rsidRPr="00DE2DFF" w:rsidR="00DE2DFF" w:rsidP="00DE2DFF" w:rsidRDefault="00DE2DFF" w14:paraId="424DC904" w14:textId="77777777"/>
    <w:sectPr w:rsidRPr="00DE2DFF" w:rsidR="00DE2DFF" w:rsidSect="00196D98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9" w:h="16834" w:orient="portrait"/>
      <w:pgMar w:top="1418" w:right="1134" w:bottom="1701" w:left="1418" w:header="289" w:footer="851" w:gutter="0"/>
      <w:cols w:space="720"/>
      <w:formProt w:val="0"/>
      <w:titlePg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405DC" w:rsidRDefault="00A405DC" w14:paraId="03AF91E0" w14:textId="77777777">
      <w:r>
        <w:separator/>
      </w:r>
    </w:p>
  </w:endnote>
  <w:endnote w:type="continuationSeparator" w:id="0">
    <w:p w:rsidR="00A405DC" w:rsidRDefault="00A405DC" w14:paraId="0ABEEE88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Symbol">
    <w:panose1 w:val="05010000000000000000"/>
    <w:charset w:val="02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0375D" w:rsidRDefault="00C0375D" w14:paraId="3FAB941D" w14:textId="7777777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49" w:type="dxa"/>
      <w:tblInd w:w="-754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49"/>
      <w:gridCol w:w="8451"/>
      <w:gridCol w:w="749"/>
    </w:tblGrid>
    <w:tr w:rsidR="000F0124" w14:paraId="50E01B4C" w14:textId="77777777">
      <w:tc>
        <w:tcPr>
          <w:tcW w:w="749" w:type="dxa"/>
        </w:tcPr>
        <w:p w:rsidR="000F0124" w:rsidRDefault="000F0124" w14:paraId="14096F51" w14:textId="77777777">
          <w:pPr>
            <w:pStyle w:val="Pieddepage"/>
          </w:pPr>
        </w:p>
      </w:tc>
      <w:tc>
        <w:tcPr>
          <w:tcW w:w="8451" w:type="dxa"/>
        </w:tcPr>
        <w:p w:rsidR="000F0124" w:rsidRDefault="000F0124" w14:paraId="49003584" w14:textId="77777777">
          <w:pPr>
            <w:pStyle w:val="Pieddepage"/>
            <w:rPr>
              <w:color w:val="999999"/>
            </w:rPr>
          </w:pPr>
        </w:p>
      </w:tc>
      <w:tc>
        <w:tcPr>
          <w:tcW w:w="749" w:type="dxa"/>
        </w:tcPr>
        <w:p w:rsidR="000F0124" w:rsidRDefault="000F0124" w14:paraId="2811E08C" w14:textId="77777777">
          <w:pPr>
            <w:pStyle w:val="Pieddepage"/>
            <w:jc w:val="right"/>
          </w:pPr>
        </w:p>
      </w:tc>
    </w:tr>
    <w:tr w:rsidR="000F0124" w14:paraId="2614DB7C" w14:textId="77777777">
      <w:tc>
        <w:tcPr>
          <w:tcW w:w="9949" w:type="dxa"/>
          <w:gridSpan w:val="3"/>
        </w:tcPr>
        <w:p w:rsidR="000F0124" w:rsidRDefault="002D4C4E" w14:paraId="4084148A" w14:textId="77777777">
          <w:pPr>
            <w:pStyle w:val="Pieddepage"/>
            <w:jc w:val="center"/>
          </w:pP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>
            <w:t>0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> NUMPAGES </w:instrText>
          </w:r>
          <w:r>
            <w:fldChar w:fldCharType="separate"/>
          </w:r>
          <w:r>
            <w:t>1</w:t>
          </w:r>
          <w: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49" w:type="dxa"/>
      <w:tblInd w:w="-754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49"/>
      <w:gridCol w:w="8451"/>
      <w:gridCol w:w="749"/>
    </w:tblGrid>
    <w:tr w:rsidR="000F0124" w14:paraId="473905DC" w14:textId="77777777">
      <w:tc>
        <w:tcPr>
          <w:tcW w:w="749" w:type="dxa"/>
        </w:tcPr>
        <w:p w:rsidR="000F0124" w:rsidRDefault="000F0124" w14:paraId="3BB78DCC" w14:textId="77777777">
          <w:pPr>
            <w:pStyle w:val="Pieddepage"/>
          </w:pPr>
        </w:p>
      </w:tc>
      <w:tc>
        <w:tcPr>
          <w:tcW w:w="8451" w:type="dxa"/>
        </w:tcPr>
        <w:p w:rsidR="000F0124" w:rsidRDefault="000F0124" w14:paraId="0BC790F2" w14:textId="77777777">
          <w:pPr>
            <w:pStyle w:val="FooterReference"/>
          </w:pPr>
        </w:p>
      </w:tc>
      <w:tc>
        <w:tcPr>
          <w:tcW w:w="749" w:type="dxa"/>
        </w:tcPr>
        <w:p w:rsidR="000F0124" w:rsidRDefault="000F0124" w14:paraId="0210527C" w14:textId="77777777">
          <w:pPr>
            <w:pStyle w:val="Pieddepage"/>
            <w:jc w:val="right"/>
          </w:pPr>
        </w:p>
      </w:tc>
    </w:tr>
    <w:tr w:rsidR="000F0124" w14:paraId="07CF3592" w14:textId="77777777">
      <w:tc>
        <w:tcPr>
          <w:tcW w:w="9949" w:type="dxa"/>
          <w:gridSpan w:val="3"/>
        </w:tcPr>
        <w:p w:rsidR="000F0124" w:rsidRDefault="000F0124" w14:paraId="71A2A635" w14:textId="77777777">
          <w:pPr>
            <w:pStyle w:val="Pieddepage"/>
            <w:jc w:val="center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405DC" w:rsidRDefault="00A405DC" w14:paraId="03C259AB" w14:textId="77777777">
      <w:r>
        <w:separator/>
      </w:r>
    </w:p>
  </w:footnote>
  <w:footnote w:type="continuationSeparator" w:id="0">
    <w:p w:rsidR="00A405DC" w:rsidRDefault="00A405DC" w14:paraId="00A2F0C1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0375D" w:rsidRDefault="00C0375D" w14:paraId="0CA1B911" w14:textId="7777777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860" w:type="dxa"/>
      <w:tblInd w:w="-13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480"/>
      <w:gridCol w:w="2088"/>
      <w:gridCol w:w="2292"/>
    </w:tblGrid>
    <w:tr w:rsidR="000F0124" w14:paraId="0E801EF8" w14:textId="77777777">
      <w:trPr>
        <w:trHeight w:val="1138" w:hRule="exact"/>
      </w:trPr>
      <w:tc>
        <w:tcPr>
          <w:tcW w:w="6480" w:type="dxa"/>
          <w:vAlign w:val="center"/>
        </w:tcPr>
        <w:p w:rsidR="000F0124" w:rsidRDefault="000F0124" w14:paraId="0DC9579D" w14:textId="77777777">
          <w:pPr>
            <w:pStyle w:val="En-tte"/>
          </w:pPr>
        </w:p>
      </w:tc>
      <w:tc>
        <w:tcPr>
          <w:tcW w:w="2088" w:type="dxa"/>
          <w:vAlign w:val="center"/>
        </w:tcPr>
        <w:p w:rsidR="000F0124" w:rsidRDefault="000F0124" w14:paraId="0032E7F3" w14:textId="77777777">
          <w:pPr>
            <w:pStyle w:val="En-tte"/>
            <w:jc w:val="center"/>
          </w:pPr>
        </w:p>
      </w:tc>
      <w:tc>
        <w:tcPr>
          <w:tcW w:w="2292" w:type="dxa"/>
        </w:tcPr>
        <w:p w:rsidR="000F0124" w:rsidRDefault="000F0124" w14:paraId="3BF8F473" w14:textId="77777777">
          <w:pPr>
            <w:pStyle w:val="En-tte"/>
            <w:jc w:val="right"/>
          </w:pPr>
        </w:p>
        <w:p w:rsidR="000F0124" w:rsidRDefault="000F0124" w14:paraId="58C6A8D5" w14:textId="77777777">
          <w:pPr>
            <w:pStyle w:val="En-tte"/>
            <w:jc w:val="right"/>
          </w:pPr>
        </w:p>
        <w:p w:rsidR="000F0124" w:rsidRDefault="000F0124" w14:paraId="5847DF6D" w14:textId="77777777">
          <w:pPr>
            <w:pStyle w:val="En-tte"/>
            <w:jc w:val="right"/>
          </w:pPr>
        </w:p>
        <w:p w:rsidR="000F0124" w:rsidRDefault="000F0124" w14:paraId="58532F97" w14:textId="77777777">
          <w:pPr>
            <w:pStyle w:val="En-tte"/>
            <w:jc w:val="right"/>
          </w:pPr>
        </w:p>
        <w:p w:rsidR="000F0124" w:rsidRDefault="000F0124" w14:paraId="0A558947" w14:textId="77777777">
          <w:pPr>
            <w:pStyle w:val="En-tte"/>
            <w:jc w:val="right"/>
          </w:pPr>
        </w:p>
      </w:tc>
    </w:tr>
  </w:tbl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p14">
  <w:tbl>
    <w:tblPr>
      <w:tblW w:w="10860" w:type="dxa"/>
      <w:tblInd w:w="-13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480"/>
      <w:gridCol w:w="2088"/>
      <w:gridCol w:w="2292"/>
    </w:tblGrid>
    <w:tr w:rsidRPr="00C0375D" w:rsidR="000F0124" w14:paraId="4D8F1BD1" w14:textId="77777777">
      <w:trPr>
        <w:trHeight w:val="1699" w:hRule="exact"/>
      </w:trPr>
      <w:tc>
        <w:tcPr>
          <w:tcW w:w="6480" w:type="dxa"/>
          <w:vAlign w:val="center"/>
        </w:tcPr>
        <w:p w:rsidR="000F0124" w:rsidRDefault="002D4C4E" w14:paraId="4D7627BF" w14:textId="77777777">
          <w:pPr>
            <w:pStyle w:val="En-tte"/>
          </w:pPr>
          <w:r>
            <w:rPr>
              <w:noProof/>
            </w:rPr>
            <w:drawing>
              <wp:inline distT="0" distB="0" distL="0" distR="0" wp14:anchorId="6B28F002" wp14:editId="1C8C73B7">
                <wp:extent cx="3676015" cy="1078865"/>
                <wp:effectExtent l="0" t="0" r="0" b="0"/>
                <wp:docPr id="1" name="Image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76015" cy="10788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88" w:type="dxa"/>
          <w:vAlign w:val="center"/>
        </w:tcPr>
        <w:p w:rsidR="000F0124" w:rsidRDefault="000F0124" w14:paraId="48DF9970" w14:textId="77777777">
          <w:pPr>
            <w:pStyle w:val="En-tte"/>
            <w:jc w:val="center"/>
          </w:pPr>
        </w:p>
      </w:tc>
      <w:tc>
        <w:tcPr>
          <w:tcW w:w="2292" w:type="dxa"/>
        </w:tcPr>
        <w:p w:rsidR="000F0124" w:rsidRDefault="000F0124" w14:paraId="450E295D" w14:textId="77777777">
          <w:pPr>
            <w:pStyle w:val="En-tte"/>
            <w:jc w:val="right"/>
          </w:pPr>
        </w:p>
        <w:p w:rsidR="000F0124" w:rsidRDefault="000F0124" w14:paraId="4B55C028" w14:textId="77777777">
          <w:pPr>
            <w:pStyle w:val="En-tte"/>
            <w:jc w:val="right"/>
          </w:pPr>
        </w:p>
        <w:p w:rsidR="000F0124" w:rsidRDefault="000F0124" w14:paraId="33B9A389" w14:textId="77777777">
          <w:pPr>
            <w:pStyle w:val="En-tte"/>
            <w:jc w:val="right"/>
          </w:pPr>
        </w:p>
        <w:p w:rsidR="000F0124" w:rsidRDefault="000F0124" w14:paraId="73C392E9" w14:textId="77777777">
          <w:pPr>
            <w:pStyle w:val="En-tte"/>
            <w:jc w:val="right"/>
          </w:pPr>
        </w:p>
        <w:p w:rsidRPr="00C0375D" w:rsidR="000F0124" w:rsidRDefault="00C0375D" w14:paraId="30E7F42C" w14:textId="77777777">
          <w:pPr>
            <w:pStyle w:val="HeaderWeb"/>
            <w:rPr>
              <w:sz w:val="21"/>
              <w:szCs w:val="21"/>
            </w:rPr>
          </w:pPr>
          <w:r w:rsidRPr="00C0375D">
            <w:rPr>
              <w:sz w:val="21"/>
              <w:szCs w:val="21"/>
            </w:rPr>
            <w:t>metropole.nantes.fr</w:t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345BBF"/>
    <w:multiLevelType w:val="hybridMultilevel"/>
    <w:tmpl w:val="E78C75C2"/>
    <w:lvl w:ilvl="0" w:tplc="1C0C3FEA">
      <w:start w:val="1"/>
      <w:numFmt w:val="bullet"/>
      <w:lvlText w:val=""/>
      <w:lvlJc w:val="left"/>
      <w:pPr>
        <w:ind w:left="720" w:hanging="360"/>
      </w:pPr>
      <w:rPr>
        <w:rFonts w:hint="default" w:ascii="Webdings" w:hAnsi="Webdings"/>
        <w:color w:val="4A66AC" w:themeColor="accen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D1F5E2C"/>
    <w:multiLevelType w:val="hybridMultilevel"/>
    <w:tmpl w:val="04E2B328"/>
    <w:lvl w:ilvl="0" w:tplc="1C0C3FEA">
      <w:start w:val="1"/>
      <w:numFmt w:val="bullet"/>
      <w:lvlText w:val=""/>
      <w:lvlJc w:val="left"/>
      <w:pPr>
        <w:ind w:left="720" w:hanging="360"/>
      </w:pPr>
      <w:rPr>
        <w:rFonts w:hint="default" w:ascii="Webdings" w:hAnsi="Webdings"/>
        <w:color w:val="4A66AC" w:themeColor="accen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8EB01EA"/>
    <w:multiLevelType w:val="hybridMultilevel"/>
    <w:tmpl w:val="4FB2B024"/>
    <w:lvl w:ilvl="0" w:tplc="1C0C3FEA">
      <w:start w:val="1"/>
      <w:numFmt w:val="bullet"/>
      <w:lvlText w:val=""/>
      <w:lvlJc w:val="left"/>
      <w:pPr>
        <w:ind w:left="720" w:hanging="360"/>
      </w:pPr>
      <w:rPr>
        <w:rFonts w:hint="default" w:ascii="Webdings" w:hAnsi="Webdings"/>
        <w:color w:val="4A66AC" w:themeColor="accen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A7F132D"/>
    <w:multiLevelType w:val="hybridMultilevel"/>
    <w:tmpl w:val="54B63A1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F5777D"/>
    <w:multiLevelType w:val="multilevel"/>
    <w:tmpl w:val="A15A9C48"/>
    <w:lvl w:ilvl="0">
      <w:start w:val="1"/>
      <w:numFmt w:val="none"/>
      <w:suff w:val="nothing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%2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%3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%4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%6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%7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%8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45562E2"/>
    <w:multiLevelType w:val="hybridMultilevel"/>
    <w:tmpl w:val="68121ABE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349C7103"/>
    <w:multiLevelType w:val="hybridMultilevel"/>
    <w:tmpl w:val="5AE45778"/>
    <w:lvl w:ilvl="0" w:tplc="F4BEA9CA">
      <w:start w:val="2"/>
      <w:numFmt w:val="bullet"/>
      <w:lvlText w:val="-"/>
      <w:lvlJc w:val="left"/>
      <w:pPr>
        <w:ind w:left="720" w:hanging="360"/>
      </w:pPr>
      <w:rPr>
        <w:rFonts w:hint="default" w:ascii="Calibri" w:hAnsi="Calibri" w:eastAsiaTheme="minorEastAsia" w:cstheme="minorBidi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370E4F02"/>
    <w:multiLevelType w:val="multilevel"/>
    <w:tmpl w:val="67523F16"/>
    <w:lvl w:ilvl="0">
      <w:start w:val="1"/>
      <w:numFmt w:val="decimal"/>
      <w:pStyle w:val="NumberingArticle"/>
      <w:suff w:val="space"/>
      <w:lvlText w:val="Article %1."/>
      <w:lvlJc w:val="left"/>
      <w:pPr>
        <w:tabs>
          <w:tab w:val="num" w:pos="0"/>
        </w:tabs>
        <w:ind w:left="2880" w:hanging="2880"/>
      </w:pPr>
    </w:lvl>
    <w:lvl w:ilvl="1">
      <w:start w:val="1"/>
      <w:numFmt w:val="decimal"/>
      <w:suff w:val="space"/>
      <w:lvlText w:val="Article %1.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suff w:val="space"/>
      <w:lvlText w:val="Article %1.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suff w:val="space"/>
      <w:lvlText w:val="Article %1.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suff w:val="space"/>
      <w:lvlText w:val="Article %1.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suff w:val="space"/>
      <w:lvlText w:val="Article %1.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suff w:val="space"/>
      <w:lvlText w:val="Article %1.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suff w:val="space"/>
      <w:lvlText w:val="Article %1.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suff w:val="space"/>
      <w:lvlText w:val="Article %1.%2.%3.%4.%5.%6.%7.%8.%9."/>
      <w:lvlJc w:val="left"/>
      <w:pPr>
        <w:tabs>
          <w:tab w:val="num" w:pos="0"/>
        </w:tabs>
        <w:ind w:left="3600" w:hanging="360"/>
      </w:pPr>
    </w:lvl>
  </w:abstractNum>
  <w:abstractNum w:abstractNumId="8" w15:restartNumberingAfterBreak="0">
    <w:nsid w:val="559D1F07"/>
    <w:multiLevelType w:val="hybridMultilevel"/>
    <w:tmpl w:val="5AE6836E"/>
    <w:lvl w:ilvl="0" w:tplc="1C0C3FEA">
      <w:start w:val="1"/>
      <w:numFmt w:val="bullet"/>
      <w:lvlText w:val=""/>
      <w:lvlJc w:val="left"/>
      <w:pPr>
        <w:ind w:left="720" w:hanging="360"/>
      </w:pPr>
      <w:rPr>
        <w:rFonts w:hint="default" w:ascii="Webdings" w:hAnsi="Webdings"/>
        <w:color w:val="4A66AC" w:themeColor="accen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581A2274"/>
    <w:multiLevelType w:val="multilevel"/>
    <w:tmpl w:val="DBD61DC6"/>
    <w:lvl w:ilvl="0">
      <w:start w:val="1"/>
      <w:numFmt w:val="bullet"/>
      <w:pStyle w:val="Listfr"/>
      <w:lvlText w:val=""/>
      <w:lvlJc w:val="left"/>
      <w:pPr>
        <w:tabs>
          <w:tab w:val="num" w:pos="283"/>
        </w:tabs>
        <w:ind w:left="283" w:hanging="255"/>
      </w:pPr>
      <w:rPr>
        <w:rFonts w:hint="default"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538"/>
        </w:tabs>
        <w:ind w:left="538" w:hanging="255"/>
      </w:pPr>
      <w:rPr>
        <w:rFonts w:hint="default"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822"/>
        </w:tabs>
        <w:ind w:left="822" w:hanging="255"/>
      </w:pPr>
      <w:rPr>
        <w:rFonts w:hint="default"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105"/>
        </w:tabs>
        <w:ind w:left="1105" w:hanging="255"/>
      </w:pPr>
      <w:rPr>
        <w:rFonts w:hint="default"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1389"/>
        </w:tabs>
        <w:ind w:left="1389" w:hanging="255"/>
      </w:pPr>
      <w:rPr>
        <w:rFonts w:hint="default"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1672"/>
        </w:tabs>
        <w:ind w:left="1672" w:hanging="255"/>
      </w:pPr>
      <w:rPr>
        <w:rFonts w:hint="default"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1956"/>
        </w:tabs>
        <w:ind w:left="1956" w:hanging="255"/>
      </w:pPr>
      <w:rPr>
        <w:rFonts w:hint="default"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2239"/>
        </w:tabs>
        <w:ind w:left="2239" w:hanging="255"/>
      </w:pPr>
      <w:rPr>
        <w:rFonts w:hint="default"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2523"/>
        </w:tabs>
        <w:ind w:left="2523" w:hanging="255"/>
      </w:pPr>
      <w:rPr>
        <w:rFonts w:hint="default" w:ascii="Symbol" w:hAnsi="Symbol" w:cs="Symbol"/>
      </w:rPr>
    </w:lvl>
  </w:abstractNum>
  <w:abstractNum w:abstractNumId="10" w15:restartNumberingAfterBreak="0">
    <w:nsid w:val="643A45C1"/>
    <w:multiLevelType w:val="hybridMultilevel"/>
    <w:tmpl w:val="8D346C98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64834004"/>
    <w:multiLevelType w:val="hybridMultilevel"/>
    <w:tmpl w:val="33B624AE"/>
    <w:lvl w:ilvl="0" w:tplc="1C0C3FEA">
      <w:start w:val="1"/>
      <w:numFmt w:val="bullet"/>
      <w:lvlText w:val=""/>
      <w:lvlJc w:val="left"/>
      <w:pPr>
        <w:ind w:left="720" w:hanging="360"/>
      </w:pPr>
      <w:rPr>
        <w:rFonts w:hint="default" w:ascii="Webdings" w:hAnsi="Webdings"/>
        <w:color w:val="4A66AC" w:themeColor="accen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7AD8722C"/>
    <w:multiLevelType w:val="hybridMultilevel"/>
    <w:tmpl w:val="54B63A1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9"/>
  </w:num>
  <w:num w:numId="4">
    <w:abstractNumId w:val="10"/>
  </w:num>
  <w:num w:numId="5">
    <w:abstractNumId w:val="8"/>
  </w:num>
  <w:num w:numId="6">
    <w:abstractNumId w:val="0"/>
  </w:num>
  <w:num w:numId="7">
    <w:abstractNumId w:val="12"/>
  </w:num>
  <w:num w:numId="8">
    <w:abstractNumId w:val="3"/>
  </w:num>
  <w:num w:numId="9">
    <w:abstractNumId w:val="11"/>
  </w:num>
  <w:num w:numId="10">
    <w:abstractNumId w:val="2"/>
  </w:num>
  <w:num w:numId="11">
    <w:abstractNumId w:val="6"/>
  </w:num>
  <w:num w:numId="12">
    <w:abstractNumId w:val="5"/>
  </w:num>
  <w:num w:numId="13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proofState w:spelling="clean" w:grammar="dirty"/>
  <w:attachedTemplate r:id="rId1"/>
  <w:trackRevisions w:val="false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DFF"/>
    <w:rsid w:val="000D7AEB"/>
    <w:rsid w:val="000F0124"/>
    <w:rsid w:val="0014458F"/>
    <w:rsid w:val="00161BC8"/>
    <w:rsid w:val="00196D98"/>
    <w:rsid w:val="001C03ED"/>
    <w:rsid w:val="00290B0F"/>
    <w:rsid w:val="002A7D84"/>
    <w:rsid w:val="002D4C4E"/>
    <w:rsid w:val="002F4E69"/>
    <w:rsid w:val="003C768F"/>
    <w:rsid w:val="00502DF2"/>
    <w:rsid w:val="00583BF9"/>
    <w:rsid w:val="00595DFC"/>
    <w:rsid w:val="00604279"/>
    <w:rsid w:val="00730195"/>
    <w:rsid w:val="00774B41"/>
    <w:rsid w:val="007E6293"/>
    <w:rsid w:val="00870221"/>
    <w:rsid w:val="00A405DC"/>
    <w:rsid w:val="00A5274B"/>
    <w:rsid w:val="00A54260"/>
    <w:rsid w:val="00B4702B"/>
    <w:rsid w:val="00B827EA"/>
    <w:rsid w:val="00C0375D"/>
    <w:rsid w:val="00D07161"/>
    <w:rsid w:val="00D87E81"/>
    <w:rsid w:val="00DE2DFF"/>
    <w:rsid w:val="00E75E35"/>
    <w:rsid w:val="00E85967"/>
    <w:rsid w:val="48A89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B7930"/>
  <w15:docId w15:val="{24088F8D-58C3-4B50-A71C-F656B4DC68A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EastAsia" w:cstheme="minorBidi"/>
        <w:lang w:val="fr-FR" w:eastAsia="zh-CN" w:bidi="hi-IN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E2DFF"/>
    <w:pPr>
      <w:spacing w:before="0" w:after="0"/>
    </w:pPr>
  </w:style>
  <w:style w:type="paragraph" w:styleId="Titre1">
    <w:name w:val="heading 1"/>
    <w:basedOn w:val="Normal"/>
    <w:next w:val="Normal"/>
    <w:link w:val="Titre1Car"/>
    <w:uiPriority w:val="9"/>
    <w:qFormat/>
    <w:rsid w:val="00DE2DFF"/>
    <w:pPr>
      <w:pBdr>
        <w:top w:val="single" w:color="4A66AC" w:themeColor="accent1" w:sz="24" w:space="0"/>
        <w:left w:val="single" w:color="4A66AC" w:themeColor="accent1" w:sz="24" w:space="0"/>
        <w:bottom w:val="single" w:color="4A66AC" w:themeColor="accent1" w:sz="24" w:space="0"/>
        <w:right w:val="single" w:color="4A66AC" w:themeColor="accent1" w:sz="24" w:space="0"/>
      </w:pBdr>
      <w:shd w:val="clear" w:color="auto" w:fill="4A66AC" w:themeFill="accent1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E2DFF"/>
    <w:pPr>
      <w:pBdr>
        <w:top w:val="single" w:color="D9DFEF" w:themeColor="accent1" w:themeTint="33" w:sz="24" w:space="0"/>
        <w:left w:val="single" w:color="D9DFEF" w:themeColor="accent1" w:themeTint="33" w:sz="24" w:space="0"/>
        <w:bottom w:val="single" w:color="D9DFEF" w:themeColor="accent1" w:themeTint="33" w:sz="24" w:space="0"/>
        <w:right w:val="single" w:color="D9DFEF" w:themeColor="accent1" w:themeTint="33" w:sz="24" w:space="0"/>
      </w:pBdr>
      <w:shd w:val="clear" w:color="auto" w:fill="D9DFEF" w:themeFill="accent1" w:themeFillTint="33"/>
      <w:outlineLvl w:val="1"/>
    </w:pPr>
    <w:rPr>
      <w:caps/>
      <w:spacing w:val="15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0D7AEB"/>
    <w:pPr>
      <w:pBdr>
        <w:top w:val="single" w:color="4A66AC" w:themeColor="accent1" w:sz="6" w:space="2"/>
      </w:pBdr>
      <w:spacing w:before="120"/>
      <w:outlineLvl w:val="2"/>
    </w:pPr>
    <w:rPr>
      <w:caps/>
      <w:color w:val="243255" w:themeColor="accent1" w:themeShade="7F"/>
      <w:spacing w:val="15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E2DFF"/>
    <w:pPr>
      <w:pBdr>
        <w:top w:val="dotted" w:color="4A66AC" w:themeColor="accent1" w:sz="6" w:space="2"/>
      </w:pBdr>
      <w:spacing w:before="200"/>
      <w:outlineLvl w:val="3"/>
    </w:pPr>
    <w:rPr>
      <w:caps/>
      <w:color w:val="374C80" w:themeColor="accent1" w:themeShade="BF"/>
      <w:spacing w:val="10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E2DFF"/>
    <w:pPr>
      <w:pBdr>
        <w:bottom w:val="single" w:color="4A66AC" w:themeColor="accent1" w:sz="6" w:space="1"/>
      </w:pBdr>
      <w:spacing w:before="200"/>
      <w:outlineLvl w:val="4"/>
    </w:pPr>
    <w:rPr>
      <w:caps/>
      <w:color w:val="374C80" w:themeColor="accent1" w:themeShade="BF"/>
      <w:spacing w:val="10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DE2DFF"/>
    <w:pPr>
      <w:pBdr>
        <w:bottom w:val="dotted" w:color="4A66AC" w:themeColor="accent1" w:sz="6" w:space="1"/>
      </w:pBdr>
      <w:spacing w:before="200"/>
      <w:outlineLvl w:val="5"/>
    </w:pPr>
    <w:rPr>
      <w:caps/>
      <w:color w:val="374C80" w:themeColor="accent1" w:themeShade="BF"/>
      <w:spacing w:val="10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DE2DFF"/>
    <w:pPr>
      <w:spacing w:before="200"/>
      <w:outlineLvl w:val="6"/>
    </w:pPr>
    <w:rPr>
      <w:caps/>
      <w:color w:val="374C80" w:themeColor="accent1" w:themeShade="BF"/>
      <w:spacing w:val="10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DE2DFF"/>
    <w:pPr>
      <w:spacing w:before="200"/>
      <w:outlineLvl w:val="7"/>
    </w:pPr>
    <w:rPr>
      <w:caps/>
      <w:spacing w:val="10"/>
      <w:sz w:val="18"/>
      <w:szCs w:val="1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DE2DFF"/>
    <w:pPr>
      <w:spacing w:before="200"/>
      <w:outlineLvl w:val="8"/>
    </w:pPr>
    <w:rPr>
      <w:i/>
      <w:iCs/>
      <w:caps/>
      <w:spacing w:val="10"/>
      <w:sz w:val="18"/>
      <w:szCs w:val="18"/>
    </w:rPr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character" w:styleId="Lettrines" w:customStyle="1">
    <w:name w:val="Lettrines"/>
  </w:style>
  <w:style w:type="character" w:styleId="NMObjet" w:customStyle="1">
    <w:name w:val="NM_Objet"/>
    <w:rPr>
      <w:b/>
    </w:rPr>
  </w:style>
  <w:style w:type="character" w:styleId="Caractresdenumrotation" w:customStyle="1">
    <w:name w:val="Caractères de numérotation"/>
  </w:style>
  <w:style w:type="character" w:styleId="Puces" w:customStyle="1">
    <w:name w:val="Puces"/>
    <w:rPr>
      <w:rFonts w:ascii="OpenSymbol" w:hAnsi="OpenSymbol"/>
    </w:rPr>
  </w:style>
  <w:style w:type="character" w:styleId="NMIntitule" w:customStyle="1">
    <w:name w:val="NM_Intitule"/>
    <w:rPr>
      <w:b/>
    </w:rPr>
  </w:style>
  <w:style w:type="character" w:styleId="NMTitre" w:customStyle="1">
    <w:name w:val="NM_Titre"/>
    <w:rPr>
      <w:b/>
    </w:rPr>
  </w:style>
  <w:style w:type="paragraph" w:styleId="Titre">
    <w:name w:val="Title"/>
    <w:basedOn w:val="Normal"/>
    <w:next w:val="Normal"/>
    <w:link w:val="TitreCar"/>
    <w:uiPriority w:val="10"/>
    <w:qFormat/>
    <w:rsid w:val="00DE2DFF"/>
    <w:rPr>
      <w:rFonts w:asciiTheme="majorHAnsi" w:hAnsiTheme="majorHAnsi" w:eastAsiaTheme="majorEastAsia" w:cstheme="majorBidi"/>
      <w:caps/>
      <w:color w:val="4A66AC" w:themeColor="accent1"/>
      <w:spacing w:val="10"/>
      <w:sz w:val="52"/>
      <w:szCs w:val="52"/>
    </w:rPr>
  </w:style>
  <w:style w:type="paragraph" w:styleId="Corpsdetexte">
    <w:name w:val="Body Text"/>
    <w:basedOn w:val="Normal"/>
    <w:pPr>
      <w:spacing w:before="230" w:line="264" w:lineRule="auto"/>
      <w:jc w:val="both"/>
    </w:pPr>
  </w:style>
  <w:style w:type="paragraph" w:styleId="Liste">
    <w:name w:val="List"/>
    <w:basedOn w:val="Corpsdetexte"/>
  </w:style>
  <w:style w:type="paragraph" w:styleId="Lgende">
    <w:name w:val="caption"/>
    <w:basedOn w:val="Normal"/>
    <w:next w:val="Normal"/>
    <w:uiPriority w:val="35"/>
    <w:unhideWhenUsed/>
    <w:qFormat/>
    <w:rsid w:val="00DE2DFF"/>
    <w:rPr>
      <w:b/>
      <w:bCs/>
      <w:color w:val="374C80" w:themeColor="accent1" w:themeShade="BF"/>
      <w:sz w:val="16"/>
      <w:szCs w:val="16"/>
    </w:rPr>
  </w:style>
  <w:style w:type="paragraph" w:styleId="Index" w:customStyle="1">
    <w:name w:val="Index"/>
    <w:basedOn w:val="Normal"/>
    <w:pPr>
      <w:suppressLineNumbers/>
    </w:pPr>
  </w:style>
  <w:style w:type="paragraph" w:styleId="En-tteetpieddepage" w:customStyle="1">
    <w:name w:val="En-tête et pied de page"/>
    <w:basedOn w:val="Normal"/>
    <w:pPr>
      <w:suppressLineNumbers/>
      <w:tabs>
        <w:tab w:val="center" w:pos="4819"/>
        <w:tab w:val="right" w:pos="9638"/>
      </w:tabs>
    </w:pPr>
  </w:style>
  <w:style w:type="paragraph" w:styleId="En-tte">
    <w:name w:val="header"/>
    <w:basedOn w:val="Normal"/>
    <w:pPr>
      <w:suppressLineNumbers/>
      <w:tabs>
        <w:tab w:val="center" w:pos="4595"/>
        <w:tab w:val="right" w:pos="9191"/>
      </w:tabs>
    </w:pPr>
    <w:rPr>
      <w:sz w:val="18"/>
    </w:rPr>
  </w:style>
  <w:style w:type="paragraph" w:styleId="Pieddepage">
    <w:name w:val="footer"/>
    <w:basedOn w:val="Normal"/>
    <w:pPr>
      <w:suppressLineNumbers/>
      <w:tabs>
        <w:tab w:val="center" w:pos="4595"/>
        <w:tab w:val="right" w:pos="9191"/>
      </w:tabs>
      <w:spacing w:before="230"/>
    </w:pPr>
    <w:rPr>
      <w:sz w:val="16"/>
    </w:rPr>
  </w:style>
  <w:style w:type="paragraph" w:styleId="Contenudetableau" w:customStyle="1">
    <w:name w:val="Contenu de tableau"/>
    <w:basedOn w:val="Normal"/>
    <w:pPr>
      <w:suppressLineNumbers/>
    </w:pPr>
  </w:style>
  <w:style w:type="paragraph" w:styleId="Titredetableau" w:customStyle="1">
    <w:name w:val="Titre de tableau"/>
    <w:basedOn w:val="Contenudetableau"/>
    <w:pPr>
      <w:jc w:val="center"/>
    </w:pPr>
    <w:rPr>
      <w:b/>
      <w:bCs/>
    </w:rPr>
  </w:style>
  <w:style w:type="paragraph" w:styleId="FooterReference" w:customStyle="1">
    <w:name w:val="Footer_Reference"/>
    <w:basedOn w:val="Pieddepage"/>
    <w:rPr>
      <w:color w:val="999999"/>
    </w:rPr>
  </w:style>
  <w:style w:type="paragraph" w:styleId="HeaderWeb" w:customStyle="1">
    <w:name w:val="Header_Web"/>
    <w:basedOn w:val="En-tte"/>
  </w:style>
  <w:style w:type="paragraph" w:styleId="NMReferences" w:customStyle="1">
    <w:name w:val="NM_References"/>
    <w:basedOn w:val="TableContentsNM"/>
  </w:style>
  <w:style w:type="paragraph" w:styleId="NMObjet0" w:customStyle="1">
    <w:name w:val="NM_Objet0"/>
    <w:basedOn w:val="TableContentsNM"/>
    <w:pPr>
      <w:ind w:left="691" w:hanging="691"/>
    </w:pPr>
  </w:style>
  <w:style w:type="paragraph" w:styleId="NMType" w:customStyle="1">
    <w:name w:val="NM_Type"/>
    <w:basedOn w:val="TableContentsNM"/>
    <w:rPr>
      <w:b/>
      <w:u w:val="single"/>
    </w:rPr>
  </w:style>
  <w:style w:type="paragraph" w:styleId="NMLieuDate" w:customStyle="1">
    <w:name w:val="NM_LieuDate"/>
    <w:basedOn w:val="TableContentsNM"/>
    <w:pPr>
      <w:jc w:val="right"/>
    </w:pPr>
  </w:style>
  <w:style w:type="paragraph" w:styleId="NMSignature" w:customStyle="1">
    <w:name w:val="NM_Signature"/>
    <w:basedOn w:val="Corpsdetexte"/>
    <w:pPr>
      <w:ind w:left="5472" w:right="562"/>
      <w:jc w:val="left"/>
    </w:pPr>
  </w:style>
  <w:style w:type="paragraph" w:styleId="NMObjetReference" w:customStyle="1">
    <w:name w:val="NM_Objet_Reference"/>
    <w:basedOn w:val="TableContentsNM"/>
  </w:style>
  <w:style w:type="paragraph" w:styleId="NMObjetInline" w:customStyle="1">
    <w:name w:val="NM_Objet_Inline"/>
    <w:basedOn w:val="Corpsdetexte"/>
    <w:pPr>
      <w:suppressAutoHyphens/>
      <w:spacing w:before="346"/>
      <w:ind w:left="763" w:hanging="763"/>
      <w:jc w:val="left"/>
    </w:pPr>
    <w:rPr>
      <w:b/>
      <w:sz w:val="22"/>
    </w:rPr>
  </w:style>
  <w:style w:type="paragraph" w:styleId="NMDestinataireATT" w:customStyle="1">
    <w:name w:val="NM_Destinataire_ATT"/>
    <w:basedOn w:val="TableContentsNM"/>
    <w:next w:val="NMDestinataire"/>
    <w:rPr>
      <w:b/>
    </w:rPr>
  </w:style>
  <w:style w:type="paragraph" w:styleId="NMDestinataire" w:customStyle="1">
    <w:name w:val="NM_Destinataire"/>
    <w:basedOn w:val="TableContentsNM"/>
    <w:pPr>
      <w:spacing w:before="14"/>
    </w:pPr>
  </w:style>
  <w:style w:type="paragraph" w:styleId="NMEmetteurContact" w:customStyle="1">
    <w:name w:val="NM_Emetteur_Contact"/>
    <w:basedOn w:val="TableContentsNM"/>
    <w:pPr>
      <w:spacing w:line="264" w:lineRule="auto"/>
    </w:pPr>
  </w:style>
  <w:style w:type="paragraph" w:styleId="NMEmetteurSecretariat" w:customStyle="1">
    <w:name w:val="NM_Emetteur_Secretariat"/>
    <w:basedOn w:val="TableContentsNM"/>
    <w:pPr>
      <w:spacing w:before="173" w:line="264" w:lineRule="auto"/>
    </w:pPr>
  </w:style>
  <w:style w:type="paragraph" w:styleId="TableContentsNM" w:customStyle="1">
    <w:name w:val="Table Contents NM"/>
    <w:basedOn w:val="Contenudetableau"/>
    <w:pPr>
      <w:spacing w:before="29"/>
    </w:pPr>
    <w:rPr>
      <w:sz w:val="18"/>
    </w:rPr>
  </w:style>
  <w:style w:type="paragraph" w:styleId="NMDestinataireAdresse" w:customStyle="1">
    <w:name w:val="NM_Destinataire_Adresse"/>
    <w:basedOn w:val="TableContentsNM"/>
    <w:pPr>
      <w:spacing w:before="14"/>
    </w:pPr>
  </w:style>
  <w:style w:type="paragraph" w:styleId="NMEmetteurTitre" w:customStyle="1">
    <w:name w:val="NM_Emetteur_Titre"/>
    <w:basedOn w:val="TableContentsNM"/>
    <w:next w:val="NMEmetteurContact"/>
    <w:rPr>
      <w:b/>
    </w:rPr>
  </w:style>
  <w:style w:type="paragraph" w:styleId="NMEmetteurComplement" w:customStyle="1">
    <w:name w:val="NM_Emetteur_Complement"/>
    <w:basedOn w:val="TableContentsNM"/>
  </w:style>
  <w:style w:type="paragraph" w:styleId="NMDestinataireInline" w:customStyle="1">
    <w:name w:val="NM_Destinataire_Inline"/>
    <w:basedOn w:val="Corpsdetexte"/>
    <w:pPr>
      <w:suppressAutoHyphens/>
      <w:spacing w:before="173" w:line="312" w:lineRule="auto"/>
      <w:jc w:val="left"/>
    </w:pPr>
  </w:style>
  <w:style w:type="paragraph" w:styleId="NMEcheance" w:customStyle="1">
    <w:name w:val="NM_Echeance"/>
    <w:basedOn w:val="Corpsdetexte"/>
    <w:pPr>
      <w:suppressAutoHyphens/>
      <w:jc w:val="left"/>
    </w:pPr>
  </w:style>
  <w:style w:type="paragraph" w:styleId="NMNote" w:customStyle="1">
    <w:name w:val="NM_Note"/>
    <w:basedOn w:val="Corpsdetexte"/>
    <w:rPr>
      <w:sz w:val="16"/>
    </w:rPr>
  </w:style>
  <w:style w:type="paragraph" w:styleId="Retraitcorpsdetexte">
    <w:name w:val="Body Text Indent"/>
    <w:basedOn w:val="Corpsdetexte"/>
    <w:pPr>
      <w:ind w:left="1138"/>
      <w:jc w:val="left"/>
    </w:pPr>
  </w:style>
  <w:style w:type="paragraph" w:styleId="Citations" w:customStyle="1">
    <w:name w:val="Citations"/>
    <w:basedOn w:val="Normal"/>
    <w:pPr>
      <w:spacing w:after="283"/>
      <w:ind w:left="567" w:right="567"/>
    </w:pPr>
  </w:style>
  <w:style w:type="paragraph" w:styleId="Sous-titre">
    <w:name w:val="Subtitle"/>
    <w:basedOn w:val="Normal"/>
    <w:next w:val="Normal"/>
    <w:link w:val="Sous-titreCar"/>
    <w:uiPriority w:val="11"/>
    <w:qFormat/>
    <w:rsid w:val="00DE2DFF"/>
    <w:pPr>
      <w:spacing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paragraph" w:styleId="NumberingArticle" w:customStyle="1">
    <w:name w:val="Numbering Article"/>
    <w:basedOn w:val="Liste"/>
    <w:pPr>
      <w:numPr>
        <w:numId w:val="2"/>
      </w:numPr>
      <w:spacing w:line="288" w:lineRule="auto"/>
      <w:ind w:left="1138" w:right="562" w:firstLine="0"/>
    </w:pPr>
  </w:style>
  <w:style w:type="paragraph" w:styleId="En-ttedeliste" w:customStyle="1">
    <w:name w:val="En-tête de liste"/>
    <w:basedOn w:val="Normal"/>
    <w:next w:val="Listfr"/>
    <w:pPr>
      <w:spacing w:before="346"/>
      <w:ind w:left="288"/>
    </w:pPr>
    <w:rPr>
      <w:b/>
    </w:rPr>
  </w:style>
  <w:style w:type="paragraph" w:styleId="Contenudeliste" w:customStyle="1">
    <w:name w:val="Contenu de liste"/>
    <w:basedOn w:val="Normal"/>
    <w:pPr>
      <w:ind w:left="567"/>
    </w:pPr>
  </w:style>
  <w:style w:type="paragraph" w:styleId="Listfr" w:customStyle="1">
    <w:name w:val="List fr"/>
    <w:basedOn w:val="Liste"/>
    <w:pPr>
      <w:numPr>
        <w:numId w:val="3"/>
      </w:numPr>
      <w:spacing w:before="115"/>
      <w:ind w:left="288" w:firstLine="0"/>
    </w:pPr>
  </w:style>
  <w:style w:type="paragraph" w:styleId="NMLieuDateInline" w:customStyle="1">
    <w:name w:val="NM_LieuDate_Inline"/>
    <w:basedOn w:val="Corpsdetexte"/>
    <w:next w:val="Corpsdetexte"/>
    <w:pPr>
      <w:jc w:val="left"/>
    </w:pPr>
    <w:rPr>
      <w:sz w:val="22"/>
    </w:rPr>
  </w:style>
  <w:style w:type="numbering" w:styleId="NumberingArticle0" w:customStyle="1">
    <w:name w:val="Numbering Article0"/>
    <w:qFormat/>
  </w:style>
  <w:style w:type="numbering" w:styleId="Listfr0" w:customStyle="1">
    <w:name w:val="List fr0"/>
    <w:qFormat/>
  </w:style>
  <w:style w:type="character" w:styleId="Lienhypertexte">
    <w:name w:val="Hyperlink"/>
    <w:basedOn w:val="Policepardfaut"/>
    <w:uiPriority w:val="99"/>
    <w:unhideWhenUsed/>
    <w:rsid w:val="00C0375D"/>
    <w:rPr>
      <w:color w:val="9454C3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C0375D"/>
    <w:rPr>
      <w:color w:val="605E5C"/>
      <w:shd w:val="clear" w:color="auto" w:fill="E1DFDD"/>
    </w:rPr>
  </w:style>
  <w:style w:type="character" w:styleId="Titre1Car" w:customStyle="1">
    <w:name w:val="Titre 1 Car"/>
    <w:basedOn w:val="Policepardfaut"/>
    <w:link w:val="Titre1"/>
    <w:uiPriority w:val="9"/>
    <w:rsid w:val="00DE2DFF"/>
    <w:rPr>
      <w:caps/>
      <w:color w:val="FFFFFF" w:themeColor="background1"/>
      <w:spacing w:val="15"/>
      <w:sz w:val="22"/>
      <w:szCs w:val="22"/>
      <w:shd w:val="clear" w:color="auto" w:fill="4A66AC" w:themeFill="accent1"/>
    </w:rPr>
  </w:style>
  <w:style w:type="character" w:styleId="Titre2Car" w:customStyle="1">
    <w:name w:val="Titre 2 Car"/>
    <w:basedOn w:val="Policepardfaut"/>
    <w:link w:val="Titre2"/>
    <w:uiPriority w:val="9"/>
    <w:rsid w:val="00DE2DFF"/>
    <w:rPr>
      <w:caps/>
      <w:spacing w:val="15"/>
      <w:shd w:val="clear" w:color="auto" w:fill="D9DFEF" w:themeFill="accent1" w:themeFillTint="33"/>
    </w:rPr>
  </w:style>
  <w:style w:type="character" w:styleId="Titre3Car" w:customStyle="1">
    <w:name w:val="Titre 3 Car"/>
    <w:basedOn w:val="Policepardfaut"/>
    <w:link w:val="Titre3"/>
    <w:uiPriority w:val="9"/>
    <w:rsid w:val="000D7AEB"/>
    <w:rPr>
      <w:caps/>
      <w:color w:val="243255" w:themeColor="accent1" w:themeShade="7F"/>
      <w:spacing w:val="15"/>
    </w:rPr>
  </w:style>
  <w:style w:type="character" w:styleId="Titre4Car" w:customStyle="1">
    <w:name w:val="Titre 4 Car"/>
    <w:basedOn w:val="Policepardfaut"/>
    <w:link w:val="Titre4"/>
    <w:uiPriority w:val="9"/>
    <w:rsid w:val="00DE2DFF"/>
    <w:rPr>
      <w:caps/>
      <w:color w:val="374C80" w:themeColor="accent1" w:themeShade="BF"/>
      <w:spacing w:val="10"/>
    </w:rPr>
  </w:style>
  <w:style w:type="character" w:styleId="Titre5Car" w:customStyle="1">
    <w:name w:val="Titre 5 Car"/>
    <w:basedOn w:val="Policepardfaut"/>
    <w:link w:val="Titre5"/>
    <w:uiPriority w:val="9"/>
    <w:semiHidden/>
    <w:rsid w:val="00DE2DFF"/>
    <w:rPr>
      <w:caps/>
      <w:color w:val="374C80" w:themeColor="accent1" w:themeShade="BF"/>
      <w:spacing w:val="10"/>
    </w:rPr>
  </w:style>
  <w:style w:type="character" w:styleId="Titre6Car" w:customStyle="1">
    <w:name w:val="Titre 6 Car"/>
    <w:basedOn w:val="Policepardfaut"/>
    <w:link w:val="Titre6"/>
    <w:uiPriority w:val="9"/>
    <w:semiHidden/>
    <w:rsid w:val="00DE2DFF"/>
    <w:rPr>
      <w:caps/>
      <w:color w:val="374C80" w:themeColor="accent1" w:themeShade="BF"/>
      <w:spacing w:val="10"/>
    </w:rPr>
  </w:style>
  <w:style w:type="character" w:styleId="Titre7Car" w:customStyle="1">
    <w:name w:val="Titre 7 Car"/>
    <w:basedOn w:val="Policepardfaut"/>
    <w:link w:val="Titre7"/>
    <w:uiPriority w:val="9"/>
    <w:semiHidden/>
    <w:rsid w:val="00DE2DFF"/>
    <w:rPr>
      <w:caps/>
      <w:color w:val="374C80" w:themeColor="accent1" w:themeShade="BF"/>
      <w:spacing w:val="10"/>
    </w:rPr>
  </w:style>
  <w:style w:type="character" w:styleId="Titre8Car" w:customStyle="1">
    <w:name w:val="Titre 8 Car"/>
    <w:basedOn w:val="Policepardfaut"/>
    <w:link w:val="Titre8"/>
    <w:uiPriority w:val="9"/>
    <w:semiHidden/>
    <w:rsid w:val="00DE2DFF"/>
    <w:rPr>
      <w:caps/>
      <w:spacing w:val="10"/>
      <w:sz w:val="18"/>
      <w:szCs w:val="18"/>
    </w:rPr>
  </w:style>
  <w:style w:type="character" w:styleId="Titre9Car" w:customStyle="1">
    <w:name w:val="Titre 9 Car"/>
    <w:basedOn w:val="Policepardfaut"/>
    <w:link w:val="Titre9"/>
    <w:uiPriority w:val="9"/>
    <w:semiHidden/>
    <w:rsid w:val="00DE2DFF"/>
    <w:rPr>
      <w:i/>
      <w:iCs/>
      <w:caps/>
      <w:spacing w:val="10"/>
      <w:sz w:val="18"/>
      <w:szCs w:val="18"/>
    </w:rPr>
  </w:style>
  <w:style w:type="character" w:styleId="TitreCar" w:customStyle="1">
    <w:name w:val="Titre Car"/>
    <w:basedOn w:val="Policepardfaut"/>
    <w:link w:val="Titre"/>
    <w:uiPriority w:val="10"/>
    <w:rsid w:val="00DE2DFF"/>
    <w:rPr>
      <w:rFonts w:asciiTheme="majorHAnsi" w:hAnsiTheme="majorHAnsi" w:eastAsiaTheme="majorEastAsia" w:cstheme="majorBidi"/>
      <w:caps/>
      <w:color w:val="4A66AC" w:themeColor="accent1"/>
      <w:spacing w:val="10"/>
      <w:sz w:val="52"/>
      <w:szCs w:val="52"/>
    </w:rPr>
  </w:style>
  <w:style w:type="character" w:styleId="Sous-titreCar" w:customStyle="1">
    <w:name w:val="Sous-titre Car"/>
    <w:basedOn w:val="Policepardfaut"/>
    <w:link w:val="Sous-titre"/>
    <w:uiPriority w:val="11"/>
    <w:rsid w:val="00DE2DFF"/>
    <w:rPr>
      <w:caps/>
      <w:color w:val="595959" w:themeColor="text1" w:themeTint="A6"/>
      <w:spacing w:val="10"/>
      <w:sz w:val="21"/>
      <w:szCs w:val="21"/>
    </w:rPr>
  </w:style>
  <w:style w:type="character" w:styleId="lev">
    <w:name w:val="Strong"/>
    <w:uiPriority w:val="22"/>
    <w:qFormat/>
    <w:rsid w:val="00DE2DFF"/>
    <w:rPr>
      <w:b/>
      <w:bCs/>
    </w:rPr>
  </w:style>
  <w:style w:type="character" w:styleId="Accentuation">
    <w:name w:val="Emphasis"/>
    <w:uiPriority w:val="20"/>
    <w:qFormat/>
    <w:rsid w:val="00DE2DFF"/>
    <w:rPr>
      <w:caps/>
      <w:color w:val="243255" w:themeColor="accent1" w:themeShade="7F"/>
      <w:spacing w:val="5"/>
    </w:rPr>
  </w:style>
  <w:style w:type="paragraph" w:styleId="Sansinterligne">
    <w:name w:val="No Spacing"/>
    <w:uiPriority w:val="1"/>
    <w:qFormat/>
    <w:rsid w:val="00DE2DFF"/>
    <w:pPr>
      <w:spacing w:after="0" w:line="240" w:lineRule="auto"/>
    </w:pPr>
  </w:style>
  <w:style w:type="paragraph" w:styleId="Citation">
    <w:name w:val="Quote"/>
    <w:basedOn w:val="Normal"/>
    <w:next w:val="Normal"/>
    <w:link w:val="CitationCar"/>
    <w:uiPriority w:val="29"/>
    <w:qFormat/>
    <w:rsid w:val="00DE2DFF"/>
    <w:rPr>
      <w:i/>
      <w:iCs/>
      <w:sz w:val="24"/>
      <w:szCs w:val="24"/>
    </w:rPr>
  </w:style>
  <w:style w:type="character" w:styleId="CitationCar" w:customStyle="1">
    <w:name w:val="Citation Car"/>
    <w:basedOn w:val="Policepardfaut"/>
    <w:link w:val="Citation"/>
    <w:uiPriority w:val="29"/>
    <w:rsid w:val="00DE2DFF"/>
    <w:rPr>
      <w:i/>
      <w:iCs/>
      <w:sz w:val="24"/>
      <w:szCs w:val="24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E2DFF"/>
    <w:pPr>
      <w:spacing w:before="240" w:after="240" w:line="240" w:lineRule="auto"/>
      <w:ind w:left="1080" w:right="1080"/>
      <w:jc w:val="center"/>
    </w:pPr>
    <w:rPr>
      <w:color w:val="4A66AC" w:themeColor="accent1"/>
      <w:sz w:val="24"/>
      <w:szCs w:val="24"/>
    </w:rPr>
  </w:style>
  <w:style w:type="character" w:styleId="CitationintenseCar" w:customStyle="1">
    <w:name w:val="Citation intense Car"/>
    <w:basedOn w:val="Policepardfaut"/>
    <w:link w:val="Citationintense"/>
    <w:uiPriority w:val="30"/>
    <w:rsid w:val="00DE2DFF"/>
    <w:rPr>
      <w:color w:val="4A66AC" w:themeColor="accent1"/>
      <w:sz w:val="24"/>
      <w:szCs w:val="24"/>
    </w:rPr>
  </w:style>
  <w:style w:type="character" w:styleId="Accentuationlgre">
    <w:name w:val="Subtle Emphasis"/>
    <w:uiPriority w:val="19"/>
    <w:qFormat/>
    <w:rsid w:val="00DE2DFF"/>
    <w:rPr>
      <w:i/>
      <w:iCs/>
      <w:color w:val="243255" w:themeColor="accent1" w:themeShade="7F"/>
    </w:rPr>
  </w:style>
  <w:style w:type="character" w:styleId="Accentuationintense">
    <w:name w:val="Intense Emphasis"/>
    <w:uiPriority w:val="21"/>
    <w:qFormat/>
    <w:rsid w:val="00DE2DFF"/>
    <w:rPr>
      <w:b/>
      <w:bCs/>
      <w:caps/>
      <w:color w:val="243255" w:themeColor="accent1" w:themeShade="7F"/>
      <w:spacing w:val="10"/>
    </w:rPr>
  </w:style>
  <w:style w:type="character" w:styleId="Rfrencelgre">
    <w:name w:val="Subtle Reference"/>
    <w:uiPriority w:val="31"/>
    <w:qFormat/>
    <w:rsid w:val="00DE2DFF"/>
    <w:rPr>
      <w:b/>
      <w:bCs/>
      <w:color w:val="4A66AC" w:themeColor="accent1"/>
    </w:rPr>
  </w:style>
  <w:style w:type="character" w:styleId="Rfrenceintense">
    <w:name w:val="Intense Reference"/>
    <w:uiPriority w:val="32"/>
    <w:qFormat/>
    <w:rsid w:val="00DE2DFF"/>
    <w:rPr>
      <w:b/>
      <w:bCs/>
      <w:i/>
      <w:iCs/>
      <w:caps/>
      <w:color w:val="4A66AC" w:themeColor="accent1"/>
    </w:rPr>
  </w:style>
  <w:style w:type="character" w:styleId="Titredulivre">
    <w:name w:val="Book Title"/>
    <w:uiPriority w:val="33"/>
    <w:qFormat/>
    <w:rsid w:val="00DE2DFF"/>
    <w:rPr>
      <w:b/>
      <w:bCs/>
      <w:i/>
      <w:iCs/>
      <w:spacing w:val="0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DE2DFF"/>
    <w:pPr>
      <w:outlineLvl w:val="9"/>
    </w:pPr>
  </w:style>
  <w:style w:type="paragraph" w:styleId="Paragraphedeliste">
    <w:name w:val="List Paragraph"/>
    <w:basedOn w:val="Normal"/>
    <w:uiPriority w:val="34"/>
    <w:qFormat/>
    <w:rsid w:val="00DE2DFF"/>
    <w:pPr>
      <w:ind w:left="720"/>
      <w:contextualSpacing/>
    </w:pPr>
    <w:rPr>
      <w:rFonts w:cs="Mangal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sid w:val="00DE2DF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DE2DFF"/>
    <w:pPr>
      <w:spacing w:line="240" w:lineRule="auto"/>
    </w:pPr>
    <w:rPr>
      <w:rFonts w:cs="Mangal"/>
      <w:szCs w:val="18"/>
    </w:rPr>
  </w:style>
  <w:style w:type="character" w:styleId="CommentaireCar" w:customStyle="1">
    <w:name w:val="Commentaire Car"/>
    <w:basedOn w:val="Policepardfaut"/>
    <w:link w:val="Commentaire"/>
    <w:uiPriority w:val="99"/>
    <w:semiHidden/>
    <w:rsid w:val="00DE2DFF"/>
    <w:rPr>
      <w:rFonts w:cs="Mangal"/>
      <w:szCs w:val="18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E2DFF"/>
    <w:rPr>
      <w:b/>
      <w:bCs/>
    </w:rPr>
  </w:style>
  <w:style w:type="character" w:styleId="ObjetducommentaireCar" w:customStyle="1">
    <w:name w:val="Objet du commentaire Car"/>
    <w:basedOn w:val="CommentaireCar"/>
    <w:link w:val="Objetducommentaire"/>
    <w:uiPriority w:val="99"/>
    <w:semiHidden/>
    <w:rsid w:val="00DE2DFF"/>
    <w:rPr>
      <w:rFonts w:cs="Mangal"/>
      <w:b/>
      <w:bCs/>
      <w:szCs w:val="18"/>
    </w:rPr>
  </w:style>
  <w:style w:type="table" w:styleId="Grilledutableau">
    <w:name w:val="Table Grid"/>
    <w:basedOn w:val="TableauNormal"/>
    <w:uiPriority w:val="39"/>
    <w:rsid w:val="001C03ED"/>
    <w:pPr>
      <w:spacing w:before="0"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Lienhypertextesuivivisit">
    <w:name w:val="FollowedHyperlink"/>
    <w:basedOn w:val="Policepardfaut"/>
    <w:uiPriority w:val="99"/>
    <w:semiHidden/>
    <w:unhideWhenUsed/>
    <w:rsid w:val="00604279"/>
    <w:rPr>
      <w:color w:val="3EBBF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001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png" Id="rId8" /><Relationship Type="http://schemas.openxmlformats.org/officeDocument/2006/relationships/image" Target="media/image6.png" Id="rId13" /><Relationship Type="http://schemas.openxmlformats.org/officeDocument/2006/relationships/footer" Target="footer1.xml" Id="rId18" /><Relationship Type="http://schemas.openxmlformats.org/officeDocument/2006/relationships/customXml" Target="../customXml/item3.xml" Id="rId26" /><Relationship Type="http://schemas.openxmlformats.org/officeDocument/2006/relationships/settings" Target="settings.xml" Id="rId3" /><Relationship Type="http://schemas.openxmlformats.org/officeDocument/2006/relationships/footer" Target="footer3.xml" Id="rId21" /><Relationship Type="http://schemas.openxmlformats.org/officeDocument/2006/relationships/hyperlink" Target="https://marchespublics.nantesmetropole.fr/entreprise" TargetMode="External" Id="rId7" /><Relationship Type="http://schemas.openxmlformats.org/officeDocument/2006/relationships/image" Target="media/image5.png" Id="rId12" /><Relationship Type="http://schemas.openxmlformats.org/officeDocument/2006/relationships/header" Target="header2.xml" Id="rId17" /><Relationship Type="http://schemas.openxmlformats.org/officeDocument/2006/relationships/customXml" Target="../customXml/item2.xml" Id="rId25" /><Relationship Type="http://schemas.openxmlformats.org/officeDocument/2006/relationships/styles" Target="styles.xml" Id="rId2" /><Relationship Type="http://schemas.openxmlformats.org/officeDocument/2006/relationships/header" Target="header1.xml" Id="rId16" /><Relationship Type="http://schemas.openxmlformats.org/officeDocument/2006/relationships/header" Target="header3.xml" Id="rId20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image" Target="media/image4.png" Id="rId11" /><Relationship Type="http://schemas.openxmlformats.org/officeDocument/2006/relationships/customXml" Target="../customXml/item1.xml" Id="rId24" /><Relationship Type="http://schemas.openxmlformats.org/officeDocument/2006/relationships/footnotes" Target="footnotes.xml" Id="rId5" /><Relationship Type="http://schemas.openxmlformats.org/officeDocument/2006/relationships/image" Target="media/image8.png" Id="rId15" /><Relationship Type="http://schemas.openxmlformats.org/officeDocument/2006/relationships/theme" Target="theme/theme1.xml" Id="rId23" /><Relationship Type="http://schemas.openxmlformats.org/officeDocument/2006/relationships/image" Target="media/image3.png" Id="rId10" /><Relationship Type="http://schemas.openxmlformats.org/officeDocument/2006/relationships/footer" Target="footer2.xml" Id="rId19" /><Relationship Type="http://schemas.openxmlformats.org/officeDocument/2006/relationships/webSettings" Target="webSettings.xml" Id="rId4" /><Relationship Type="http://schemas.openxmlformats.org/officeDocument/2006/relationships/image" Target="media/image2.png" Id="rId9" /><Relationship Type="http://schemas.openxmlformats.org/officeDocument/2006/relationships/image" Target="media/image7.png" Id="rId14" /><Relationship Type="http://schemas.openxmlformats.org/officeDocument/2006/relationships/fontTable" Target="fontTable.xml" Id="rId22" 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Modeles_Bureautique\Modeles%20Mutualises\Pour%20utilisation%20interne\MUT-TDL-NB.dotx" TargetMode="External"/></Relationships>
</file>

<file path=word/theme/theme1.xml><?xml version="1.0" encoding="utf-8"?>
<a:theme xmlns:a="http://schemas.openxmlformats.org/drawingml/2006/main" xmlns:thm15="http://schemas.microsoft.com/office/thememl/2012/main" name="Thème Office">
  <a:themeElements>
    <a:clrScheme name="Bleu chaud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4A66AC"/>
      </a:accent1>
      <a:accent2>
        <a:srgbClr val="629DD1"/>
      </a:accent2>
      <a:accent3>
        <a:srgbClr val="297FD5"/>
      </a:accent3>
      <a:accent4>
        <a:srgbClr val="7F8FA9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DC97593274744EBE34CEF6372EEA7C" ma:contentTypeVersion="7" ma:contentTypeDescription="Crée un document." ma:contentTypeScope="" ma:versionID="0e7ea3dddc684ddee47e4ab39bb27da2">
  <xsd:schema xmlns:xsd="http://www.w3.org/2001/XMLSchema" xmlns:xs="http://www.w3.org/2001/XMLSchema" xmlns:p="http://schemas.microsoft.com/office/2006/metadata/properties" xmlns:ns2="481a9a62-5cc8-4378-95dd-e796888e91d9" xmlns:ns3="f32b0606-0d83-438a-8fde-cafe0dd48fe7" targetNamespace="http://schemas.microsoft.com/office/2006/metadata/properties" ma:root="true" ma:fieldsID="74949996ed45cfdbd783d686e012da0d" ns2:_="" ns3:_="">
    <xsd:import namespace="481a9a62-5cc8-4378-95dd-e796888e91d9"/>
    <xsd:import namespace="f32b0606-0d83-438a-8fde-cafe0dd48fe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1a9a62-5cc8-4378-95dd-e796888e91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b0606-0d83-438a-8fde-cafe0dd48f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1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F366DE5-CCD1-4582-B218-0367383F5953}"/>
</file>

<file path=customXml/itemProps2.xml><?xml version="1.0" encoding="utf-8"?>
<ds:datastoreItem xmlns:ds="http://schemas.openxmlformats.org/officeDocument/2006/customXml" ds:itemID="{AE375352-EC1C-4007-9D7B-0356BC904B5D}"/>
</file>

<file path=customXml/itemProps3.xml><?xml version="1.0" encoding="utf-8"?>
<ds:datastoreItem xmlns:ds="http://schemas.openxmlformats.org/officeDocument/2006/customXml" ds:itemID="{598FD54A-ED9C-45E2-8217-40F3B3CFD51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MUT-TDL-NB.dotx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MUT - Note</dc:title>
  <dc:subject/>
  <dc:creator>GOMEL Maxime</dc:creator>
  <dc:description/>
  <lastModifiedBy>BODIC Sandra</lastModifiedBy>
  <revision>4</revision>
  <dcterms:created xsi:type="dcterms:W3CDTF">2026-03-20T10:21:00.0000000Z</dcterms:created>
  <dcterms:modified xsi:type="dcterms:W3CDTF">2026-05-05T14:25:46.9058470Z</dcterms:modified>
  <dc:language>fr-FR</dc:language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0x01010006DC97593274744EBE34CEF6372EEA7C</vt:lpwstr>
  </property>
</Properties>
</file>